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5FC" w:rsidRPr="00807D6E" w:rsidRDefault="00DB45FC" w:rsidP="00AD201D">
      <w:pPr>
        <w:ind w:firstLine="9923"/>
        <w:rPr>
          <w:rFonts w:cs="Times New Roman"/>
          <w:szCs w:val="28"/>
        </w:rPr>
      </w:pPr>
      <w:r w:rsidRPr="00807D6E">
        <w:rPr>
          <w:rFonts w:cs="Times New Roman"/>
          <w:szCs w:val="28"/>
        </w:rPr>
        <w:t xml:space="preserve">Приложение </w:t>
      </w:r>
    </w:p>
    <w:p w:rsidR="00DB45FC" w:rsidRPr="00807D6E" w:rsidRDefault="00DB45FC" w:rsidP="00AD201D">
      <w:pPr>
        <w:ind w:firstLine="9923"/>
        <w:rPr>
          <w:rFonts w:cs="Times New Roman"/>
          <w:szCs w:val="28"/>
        </w:rPr>
      </w:pPr>
      <w:r w:rsidRPr="00807D6E">
        <w:rPr>
          <w:rFonts w:cs="Times New Roman"/>
          <w:szCs w:val="28"/>
        </w:rPr>
        <w:t>к постановлению</w:t>
      </w:r>
    </w:p>
    <w:p w:rsidR="00A90283" w:rsidRDefault="00DB45FC" w:rsidP="00AD201D">
      <w:pPr>
        <w:ind w:left="9923" w:firstLine="0"/>
        <w:rPr>
          <w:rFonts w:cs="Times New Roman"/>
          <w:szCs w:val="28"/>
        </w:rPr>
      </w:pPr>
      <w:r w:rsidRPr="00807D6E">
        <w:rPr>
          <w:rFonts w:cs="Times New Roman"/>
          <w:szCs w:val="28"/>
        </w:rPr>
        <w:t>Правительства области</w:t>
      </w:r>
      <w:r w:rsidR="00A90283">
        <w:rPr>
          <w:rFonts w:cs="Times New Roman"/>
          <w:szCs w:val="28"/>
        </w:rPr>
        <w:t xml:space="preserve"> </w:t>
      </w:r>
    </w:p>
    <w:p w:rsidR="00DB45FC" w:rsidRPr="00807D6E" w:rsidRDefault="00D709D1" w:rsidP="00AD201D">
      <w:pPr>
        <w:ind w:left="9923" w:firstLine="0"/>
        <w:rPr>
          <w:rFonts w:cs="Times New Roman"/>
          <w:szCs w:val="28"/>
        </w:rPr>
      </w:pPr>
      <w:r w:rsidRPr="00807D6E">
        <w:rPr>
          <w:rFonts w:cs="Times New Roman"/>
          <w:szCs w:val="28"/>
        </w:rPr>
        <w:t xml:space="preserve">от </w:t>
      </w:r>
      <w:r w:rsidR="00030690">
        <w:rPr>
          <w:rFonts w:cs="Times New Roman"/>
          <w:szCs w:val="28"/>
        </w:rPr>
        <w:t>29.05.2020</w:t>
      </w:r>
      <w:bookmarkStart w:id="0" w:name="_GoBack"/>
      <w:bookmarkEnd w:id="0"/>
      <w:r w:rsidRPr="00807D6E">
        <w:rPr>
          <w:rFonts w:cs="Times New Roman"/>
          <w:szCs w:val="28"/>
        </w:rPr>
        <w:t xml:space="preserve"> № </w:t>
      </w:r>
      <w:r w:rsidR="00030690">
        <w:rPr>
          <w:rFonts w:cs="Times New Roman"/>
          <w:szCs w:val="28"/>
        </w:rPr>
        <w:t>0466-п</w:t>
      </w:r>
    </w:p>
    <w:p w:rsidR="00DB45FC" w:rsidRPr="00AD201D" w:rsidRDefault="00DB45FC" w:rsidP="0011234F">
      <w:pPr>
        <w:ind w:firstLine="0"/>
        <w:jc w:val="center"/>
        <w:rPr>
          <w:rFonts w:eastAsia="Calibri"/>
          <w:szCs w:val="28"/>
        </w:rPr>
      </w:pPr>
    </w:p>
    <w:p w:rsidR="00DB45FC" w:rsidRPr="00AD201D" w:rsidRDefault="00DB45FC" w:rsidP="0011234F">
      <w:pPr>
        <w:ind w:firstLine="0"/>
        <w:jc w:val="center"/>
        <w:rPr>
          <w:rFonts w:eastAsia="Calibri"/>
          <w:szCs w:val="28"/>
        </w:rPr>
      </w:pPr>
    </w:p>
    <w:p w:rsidR="00DB45FC" w:rsidRPr="00807D6E" w:rsidRDefault="00DB45FC" w:rsidP="0011234F">
      <w:pPr>
        <w:ind w:firstLine="0"/>
        <w:jc w:val="center"/>
        <w:rPr>
          <w:rFonts w:eastAsia="Calibri"/>
          <w:b/>
          <w:szCs w:val="28"/>
        </w:rPr>
      </w:pPr>
      <w:r w:rsidRPr="00807D6E">
        <w:rPr>
          <w:rFonts w:eastAsia="Calibri"/>
          <w:b/>
          <w:szCs w:val="28"/>
        </w:rPr>
        <w:t>ИЗМЕНЕНИЯ,</w:t>
      </w:r>
    </w:p>
    <w:p w:rsidR="00DB45FC" w:rsidRPr="00807D6E" w:rsidRDefault="00DB45FC" w:rsidP="0011234F">
      <w:pPr>
        <w:tabs>
          <w:tab w:val="left" w:pos="1701"/>
        </w:tabs>
        <w:ind w:firstLine="0"/>
        <w:jc w:val="center"/>
        <w:rPr>
          <w:rFonts w:eastAsia="Calibri"/>
          <w:b/>
          <w:szCs w:val="28"/>
        </w:rPr>
      </w:pPr>
      <w:r w:rsidRPr="00807D6E">
        <w:rPr>
          <w:rFonts w:eastAsia="Calibri"/>
          <w:b/>
          <w:szCs w:val="28"/>
        </w:rPr>
        <w:t xml:space="preserve">вносимые в региональную </w:t>
      </w:r>
      <w:r w:rsidRPr="00807D6E">
        <w:rPr>
          <w:rFonts w:eastAsia="Calibri"/>
          <w:b/>
          <w:bCs/>
          <w:szCs w:val="28"/>
        </w:rPr>
        <w:t xml:space="preserve">программу </w:t>
      </w:r>
      <w:r w:rsidRPr="00807D6E">
        <w:rPr>
          <w:rFonts w:eastAsia="Calibri"/>
          <w:b/>
          <w:szCs w:val="28"/>
        </w:rPr>
        <w:t>«Газификация и модернизация жилищно-коммунального хозяйства, промышленных и иных организаций Ярославской области» на 2017 – 2021 годы</w:t>
      </w:r>
    </w:p>
    <w:p w:rsidR="00DB45FC" w:rsidRPr="00AD201D" w:rsidRDefault="00DB45FC" w:rsidP="0011234F">
      <w:pPr>
        <w:tabs>
          <w:tab w:val="left" w:pos="1701"/>
        </w:tabs>
        <w:ind w:firstLine="0"/>
        <w:jc w:val="center"/>
        <w:rPr>
          <w:rFonts w:eastAsia="Calibri"/>
          <w:szCs w:val="28"/>
        </w:rPr>
      </w:pPr>
    </w:p>
    <w:p w:rsidR="00DB45FC" w:rsidRPr="00807D6E" w:rsidRDefault="00DB45FC" w:rsidP="00AD201D">
      <w:pPr>
        <w:jc w:val="both"/>
        <w:rPr>
          <w:rFonts w:eastAsia="Calibri"/>
          <w:szCs w:val="28"/>
        </w:rPr>
      </w:pPr>
      <w:r w:rsidRPr="00807D6E">
        <w:rPr>
          <w:rFonts w:eastAsia="Calibri"/>
          <w:szCs w:val="28"/>
        </w:rPr>
        <w:t>1</w:t>
      </w:r>
      <w:r w:rsidR="00A90283" w:rsidRPr="00807D6E">
        <w:rPr>
          <w:rFonts w:eastAsia="Calibri"/>
          <w:szCs w:val="28"/>
        </w:rPr>
        <w:t>.</w:t>
      </w:r>
      <w:r w:rsidR="00A90283">
        <w:rPr>
          <w:rFonts w:eastAsia="Calibri"/>
          <w:szCs w:val="28"/>
        </w:rPr>
        <w:t> </w:t>
      </w:r>
      <w:r w:rsidRPr="00807D6E">
        <w:rPr>
          <w:rFonts w:eastAsia="Calibri"/>
          <w:szCs w:val="28"/>
        </w:rPr>
        <w:t xml:space="preserve">Таблицу «Общая потребность в </w:t>
      </w:r>
      <w:r w:rsidRPr="00807D6E">
        <w:rPr>
          <w:szCs w:val="28"/>
        </w:rPr>
        <w:t>финансовых</w:t>
      </w:r>
      <w:r w:rsidRPr="00807D6E">
        <w:rPr>
          <w:rFonts w:eastAsia="Calibri"/>
          <w:szCs w:val="28"/>
        </w:rPr>
        <w:t xml:space="preserve"> ресурсах» изложить в следующей редакции:</w:t>
      </w:r>
    </w:p>
    <w:p w:rsidR="00DB45FC" w:rsidRPr="00807D6E" w:rsidRDefault="00DB45FC" w:rsidP="0011234F">
      <w:pPr>
        <w:ind w:firstLine="0"/>
        <w:jc w:val="both"/>
        <w:rPr>
          <w:rFonts w:eastAsia="Calibri"/>
          <w:szCs w:val="28"/>
        </w:rPr>
      </w:pPr>
    </w:p>
    <w:p w:rsidR="00DB45FC" w:rsidRPr="00807D6E" w:rsidRDefault="00DB45FC" w:rsidP="0011234F">
      <w:pPr>
        <w:ind w:firstLine="0"/>
        <w:jc w:val="center"/>
        <w:rPr>
          <w:szCs w:val="28"/>
        </w:rPr>
      </w:pPr>
      <w:r w:rsidRPr="00807D6E">
        <w:rPr>
          <w:szCs w:val="28"/>
        </w:rPr>
        <w:t>«Общая потребность в финансовых ресурсах</w:t>
      </w:r>
    </w:p>
    <w:p w:rsidR="00DB45FC" w:rsidRPr="00807D6E" w:rsidRDefault="00DB45FC" w:rsidP="0011234F">
      <w:pPr>
        <w:ind w:firstLine="0"/>
        <w:jc w:val="both"/>
        <w:rPr>
          <w:szCs w:val="28"/>
        </w:rPr>
      </w:pPr>
    </w:p>
    <w:tbl>
      <w:tblPr>
        <w:tblW w:w="146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2269"/>
        <w:gridCol w:w="1700"/>
        <w:gridCol w:w="1491"/>
        <w:gridCol w:w="1628"/>
        <w:gridCol w:w="1633"/>
        <w:gridCol w:w="1487"/>
      </w:tblGrid>
      <w:tr w:rsidR="00DB45FC" w:rsidRPr="00807D6E" w:rsidTr="00AD201D">
        <w:trPr>
          <w:trHeight w:val="347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  <w:lang w:eastAsia="ru-RU"/>
              </w:rPr>
            </w:pPr>
            <w:r w:rsidRPr="00807D6E">
              <w:rPr>
                <w:szCs w:val="28"/>
                <w:lang w:eastAsia="ru-RU"/>
              </w:rPr>
              <w:t>Источники</w:t>
            </w:r>
          </w:p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  <w:lang w:eastAsia="ru-RU"/>
              </w:rPr>
            </w:pPr>
            <w:r w:rsidRPr="00807D6E">
              <w:rPr>
                <w:szCs w:val="28"/>
                <w:lang w:eastAsia="ru-RU"/>
              </w:rPr>
              <w:t>финансирования</w:t>
            </w:r>
          </w:p>
        </w:tc>
        <w:tc>
          <w:tcPr>
            <w:tcW w:w="102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  <w:lang w:eastAsia="ru-RU"/>
              </w:rPr>
            </w:pPr>
            <w:r w:rsidRPr="00807D6E">
              <w:rPr>
                <w:szCs w:val="28"/>
                <w:lang w:eastAsia="ru-RU"/>
              </w:rPr>
              <w:t>Плановый объем финансирования, тыс. рублей</w:t>
            </w:r>
          </w:p>
        </w:tc>
      </w:tr>
      <w:tr w:rsidR="00DB45FC" w:rsidRPr="00807D6E" w:rsidTr="00AD201D">
        <w:trPr>
          <w:trHeight w:val="266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5FC" w:rsidRPr="00807D6E" w:rsidRDefault="00DB45FC">
            <w:pPr>
              <w:ind w:firstLine="0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textAlignment w:val="center"/>
              <w:rPr>
                <w:szCs w:val="28"/>
                <w:lang w:eastAsia="ru-RU"/>
              </w:rPr>
            </w:pPr>
            <w:r w:rsidRPr="00807D6E">
              <w:rPr>
                <w:szCs w:val="28"/>
                <w:lang w:eastAsia="ru-RU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textAlignment w:val="center"/>
              <w:rPr>
                <w:szCs w:val="28"/>
                <w:lang w:eastAsia="ru-RU"/>
              </w:rPr>
            </w:pPr>
            <w:r w:rsidRPr="00807D6E">
              <w:rPr>
                <w:szCs w:val="28"/>
                <w:lang w:eastAsia="ru-RU"/>
              </w:rPr>
              <w:t>2017 год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textAlignment w:val="center"/>
              <w:rPr>
                <w:szCs w:val="28"/>
                <w:lang w:eastAsia="ru-RU"/>
              </w:rPr>
            </w:pPr>
            <w:r w:rsidRPr="00807D6E">
              <w:rPr>
                <w:szCs w:val="28"/>
                <w:lang w:eastAsia="ru-RU"/>
              </w:rPr>
              <w:t>2018 год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  <w:lang w:eastAsia="ru-RU"/>
              </w:rPr>
            </w:pPr>
            <w:r w:rsidRPr="00807D6E">
              <w:rPr>
                <w:szCs w:val="28"/>
                <w:lang w:eastAsia="ru-RU"/>
              </w:rPr>
              <w:t>2019 год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  <w:lang w:eastAsia="ru-RU"/>
              </w:rPr>
            </w:pPr>
            <w:r w:rsidRPr="00807D6E">
              <w:rPr>
                <w:szCs w:val="28"/>
                <w:lang w:eastAsia="ru-RU"/>
              </w:rPr>
              <w:t>2020 год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  <w:lang w:eastAsia="ru-RU"/>
              </w:rPr>
            </w:pPr>
            <w:r w:rsidRPr="00807D6E">
              <w:rPr>
                <w:szCs w:val="28"/>
                <w:lang w:eastAsia="ru-RU"/>
              </w:rPr>
              <w:t>2021 год</w:t>
            </w:r>
          </w:p>
        </w:tc>
      </w:tr>
      <w:tr w:rsidR="00DB45FC" w:rsidRPr="00807D6E" w:rsidTr="00AD201D">
        <w:trPr>
          <w:trHeight w:val="54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rPr>
                <w:szCs w:val="28"/>
                <w:lang w:eastAsia="ru-RU"/>
              </w:rPr>
            </w:pPr>
            <w:r w:rsidRPr="00807D6E">
              <w:rPr>
                <w:szCs w:val="28"/>
                <w:lang w:eastAsia="ru-RU"/>
              </w:rPr>
              <w:t>Предусмотрено законом об областном бюджете: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textAlignment w:val="center"/>
              <w:rPr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textAlignment w:val="center"/>
              <w:rPr>
                <w:szCs w:val="28"/>
                <w:lang w:eastAsia="ru-RU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textAlignment w:val="center"/>
              <w:rPr>
                <w:szCs w:val="28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textAlignment w:val="center"/>
              <w:rPr>
                <w:szCs w:val="28"/>
                <w:lang w:eastAsia="ru-RU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textAlignment w:val="center"/>
              <w:rPr>
                <w:szCs w:val="28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textAlignment w:val="center"/>
              <w:rPr>
                <w:szCs w:val="28"/>
                <w:lang w:eastAsia="ru-RU"/>
              </w:rPr>
            </w:pPr>
          </w:p>
        </w:tc>
      </w:tr>
      <w:tr w:rsidR="00877074" w:rsidRPr="00807D6E" w:rsidTr="00AD201D">
        <w:trPr>
          <w:trHeight w:val="24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74" w:rsidRPr="00807D6E" w:rsidRDefault="00877074" w:rsidP="0007427E">
            <w:pPr>
              <w:autoSpaceDE w:val="0"/>
              <w:autoSpaceDN w:val="0"/>
              <w:adjustRightInd w:val="0"/>
              <w:ind w:firstLine="0"/>
              <w:rPr>
                <w:szCs w:val="28"/>
                <w:lang w:eastAsia="ru-RU"/>
              </w:rPr>
            </w:pPr>
            <w:r w:rsidRPr="00807D6E">
              <w:rPr>
                <w:szCs w:val="28"/>
                <w:lang w:eastAsia="ru-RU"/>
              </w:rPr>
              <w:t>- областные средства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A90283">
            <w:pPr>
              <w:ind w:firstLine="0"/>
              <w:jc w:val="center"/>
            </w:pPr>
            <w:r w:rsidRPr="00687745">
              <w:t>1232888,847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C13CE6">
            <w:pPr>
              <w:ind w:firstLine="0"/>
              <w:jc w:val="center"/>
            </w:pPr>
            <w:r w:rsidRPr="00807D6E">
              <w:t>156873,098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C13CE6">
            <w:pPr>
              <w:ind w:firstLine="0"/>
              <w:jc w:val="center"/>
            </w:pPr>
            <w:r w:rsidRPr="00807D6E">
              <w:t>386219,14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C76EB3">
            <w:pPr>
              <w:ind w:firstLine="0"/>
            </w:pPr>
            <w:r w:rsidRPr="00807D6E">
              <w:t>264321,196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9D33CF">
            <w:pPr>
              <w:ind w:firstLine="0"/>
              <w:jc w:val="center"/>
            </w:pPr>
            <w:r w:rsidRPr="00807D6E">
              <w:t>254642,413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>
            <w:pPr>
              <w:ind w:firstLine="0"/>
              <w:jc w:val="center"/>
            </w:pPr>
            <w:r w:rsidRPr="00807D6E">
              <w:t>170833</w:t>
            </w:r>
          </w:p>
        </w:tc>
      </w:tr>
      <w:tr w:rsidR="00877074" w:rsidRPr="00807D6E" w:rsidTr="00AD201D">
        <w:trPr>
          <w:trHeight w:val="62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74" w:rsidRPr="00807D6E" w:rsidRDefault="00877074" w:rsidP="0007427E">
            <w:pPr>
              <w:autoSpaceDE w:val="0"/>
              <w:autoSpaceDN w:val="0"/>
              <w:adjustRightInd w:val="0"/>
              <w:ind w:firstLine="0"/>
              <w:rPr>
                <w:szCs w:val="28"/>
                <w:lang w:eastAsia="ru-RU"/>
              </w:rPr>
            </w:pPr>
            <w:r w:rsidRPr="00807D6E">
              <w:rPr>
                <w:szCs w:val="28"/>
                <w:lang w:eastAsia="ru-RU"/>
              </w:rPr>
              <w:t>Справочно (за рамками закона об областном бюджете):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A90283">
            <w:pPr>
              <w:autoSpaceDE w:val="0"/>
              <w:autoSpaceDN w:val="0"/>
              <w:adjustRightInd w:val="0"/>
              <w:ind w:firstLine="0"/>
              <w:jc w:val="center"/>
              <w:textAlignment w:val="center"/>
              <w:rPr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07427E">
            <w:pPr>
              <w:autoSpaceDE w:val="0"/>
              <w:autoSpaceDN w:val="0"/>
              <w:adjustRightInd w:val="0"/>
              <w:ind w:firstLine="0"/>
              <w:jc w:val="center"/>
              <w:textAlignment w:val="center"/>
              <w:rPr>
                <w:szCs w:val="28"/>
                <w:lang w:eastAsia="ru-RU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07427E">
            <w:pPr>
              <w:autoSpaceDE w:val="0"/>
              <w:autoSpaceDN w:val="0"/>
              <w:adjustRightInd w:val="0"/>
              <w:ind w:firstLine="0"/>
              <w:jc w:val="center"/>
              <w:textAlignment w:val="center"/>
              <w:rPr>
                <w:szCs w:val="28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11234F">
            <w:pPr>
              <w:ind w:firstLine="0"/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07427E">
            <w:pPr>
              <w:autoSpaceDE w:val="0"/>
              <w:autoSpaceDN w:val="0"/>
              <w:adjustRightInd w:val="0"/>
              <w:ind w:firstLine="0"/>
              <w:jc w:val="center"/>
              <w:textAlignment w:val="center"/>
              <w:rPr>
                <w:szCs w:val="28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07427E">
            <w:pPr>
              <w:autoSpaceDE w:val="0"/>
              <w:autoSpaceDN w:val="0"/>
              <w:adjustRightInd w:val="0"/>
              <w:ind w:firstLine="0"/>
              <w:jc w:val="center"/>
              <w:textAlignment w:val="center"/>
              <w:rPr>
                <w:szCs w:val="28"/>
                <w:lang w:eastAsia="ru-RU"/>
              </w:rPr>
            </w:pPr>
          </w:p>
        </w:tc>
      </w:tr>
      <w:tr w:rsidR="00877074" w:rsidRPr="00807D6E" w:rsidTr="00AD201D">
        <w:trPr>
          <w:trHeight w:val="26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74" w:rsidRPr="00807D6E" w:rsidRDefault="00877074" w:rsidP="0007427E">
            <w:pPr>
              <w:autoSpaceDE w:val="0"/>
              <w:autoSpaceDN w:val="0"/>
              <w:adjustRightInd w:val="0"/>
              <w:ind w:firstLine="0"/>
              <w:rPr>
                <w:szCs w:val="28"/>
                <w:lang w:eastAsia="ru-RU"/>
              </w:rPr>
            </w:pPr>
            <w:r w:rsidRPr="00807D6E">
              <w:rPr>
                <w:szCs w:val="28"/>
                <w:lang w:eastAsia="ru-RU"/>
              </w:rPr>
              <w:t>- местные бюджеты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A90283">
            <w:pPr>
              <w:ind w:firstLine="0"/>
              <w:jc w:val="center"/>
            </w:pPr>
            <w:r w:rsidRPr="00687745">
              <w:t>90160,6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902918">
            <w:pPr>
              <w:ind w:firstLine="0"/>
              <w:jc w:val="center"/>
            </w:pPr>
            <w:r w:rsidRPr="00807D6E">
              <w:t>20839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902918">
            <w:pPr>
              <w:ind w:firstLine="0"/>
              <w:jc w:val="center"/>
            </w:pPr>
            <w:r w:rsidRPr="00807D6E">
              <w:t>22477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902918">
            <w:pPr>
              <w:ind w:firstLine="0"/>
              <w:jc w:val="center"/>
            </w:pPr>
            <w:r w:rsidRPr="00807D6E">
              <w:t>12412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FA2926">
            <w:pPr>
              <w:ind w:firstLine="0"/>
              <w:jc w:val="center"/>
            </w:pPr>
            <w:r w:rsidRPr="00807D6E">
              <w:t>17104,6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902918">
            <w:pPr>
              <w:ind w:firstLine="0"/>
              <w:jc w:val="center"/>
            </w:pPr>
            <w:r w:rsidRPr="00807D6E">
              <w:t>17328</w:t>
            </w:r>
          </w:p>
        </w:tc>
      </w:tr>
      <w:tr w:rsidR="00877074" w:rsidRPr="00807D6E" w:rsidTr="00AD201D">
        <w:trPr>
          <w:trHeight w:val="30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74" w:rsidRPr="00807D6E" w:rsidRDefault="00877074" w:rsidP="0007427E">
            <w:pPr>
              <w:autoSpaceDE w:val="0"/>
              <w:autoSpaceDN w:val="0"/>
              <w:adjustRightInd w:val="0"/>
              <w:ind w:firstLine="0"/>
              <w:rPr>
                <w:szCs w:val="28"/>
                <w:lang w:eastAsia="ru-RU"/>
              </w:rPr>
            </w:pPr>
            <w:r w:rsidRPr="00807D6E">
              <w:rPr>
                <w:szCs w:val="28"/>
                <w:lang w:eastAsia="ru-RU"/>
              </w:rPr>
              <w:t>- внебюджетные источники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A90283">
            <w:pPr>
              <w:ind w:firstLine="0"/>
              <w:jc w:val="center"/>
            </w:pPr>
            <w:r w:rsidRPr="00687745">
              <w:t>1420342,04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902918">
            <w:pPr>
              <w:ind w:firstLine="0"/>
              <w:jc w:val="center"/>
            </w:pPr>
            <w:r w:rsidRPr="00807D6E">
              <w:t>102654,47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902918">
            <w:pPr>
              <w:ind w:firstLine="0"/>
              <w:jc w:val="center"/>
            </w:pPr>
            <w:r w:rsidRPr="00807D6E">
              <w:t>365489,64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902918">
            <w:pPr>
              <w:ind w:firstLine="0"/>
              <w:jc w:val="center"/>
            </w:pPr>
            <w:r w:rsidRPr="00807D6E">
              <w:t>389681,18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435016">
            <w:pPr>
              <w:ind w:firstLine="0"/>
              <w:jc w:val="center"/>
            </w:pPr>
            <w:r w:rsidRPr="00807D6E">
              <w:t>453048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C32CC9">
            <w:pPr>
              <w:ind w:firstLine="0"/>
              <w:jc w:val="center"/>
            </w:pPr>
            <w:r w:rsidRPr="00807D6E">
              <w:t>109468,75</w:t>
            </w:r>
          </w:p>
        </w:tc>
      </w:tr>
      <w:tr w:rsidR="00877074" w:rsidRPr="00807D6E" w:rsidTr="00AD201D">
        <w:trPr>
          <w:trHeight w:val="3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74" w:rsidRPr="00807D6E" w:rsidRDefault="00877074" w:rsidP="0007427E">
            <w:pPr>
              <w:autoSpaceDE w:val="0"/>
              <w:autoSpaceDN w:val="0"/>
              <w:adjustRightInd w:val="0"/>
              <w:ind w:firstLine="0"/>
              <w:rPr>
                <w:szCs w:val="28"/>
                <w:lang w:eastAsia="ru-RU"/>
              </w:rPr>
            </w:pPr>
            <w:r w:rsidRPr="00807D6E">
              <w:rPr>
                <w:szCs w:val="28"/>
                <w:lang w:eastAsia="ru-RU"/>
              </w:rPr>
              <w:t>Итого по Программе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A90283">
            <w:pPr>
              <w:ind w:firstLine="0"/>
              <w:jc w:val="center"/>
            </w:pPr>
            <w:r w:rsidRPr="00687745">
              <w:t>2743391,487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DE759C">
            <w:pPr>
              <w:ind w:firstLine="0"/>
              <w:jc w:val="center"/>
            </w:pPr>
            <w:r w:rsidRPr="00807D6E">
              <w:t>280366,568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DE759C">
            <w:pPr>
              <w:ind w:firstLine="0"/>
              <w:jc w:val="center"/>
            </w:pPr>
            <w:r w:rsidRPr="00807D6E">
              <w:t>774185,78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DE759C">
            <w:pPr>
              <w:ind w:firstLine="0"/>
              <w:jc w:val="center"/>
            </w:pPr>
            <w:r w:rsidRPr="00807D6E">
              <w:t>666414,376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C32CC9">
            <w:pPr>
              <w:ind w:firstLine="0"/>
              <w:jc w:val="center"/>
            </w:pPr>
            <w:r w:rsidRPr="00807D6E">
              <w:t>724795,013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74" w:rsidRPr="00807D6E" w:rsidRDefault="00877074" w:rsidP="00C32CC9">
            <w:pPr>
              <w:ind w:firstLine="0"/>
              <w:jc w:val="center"/>
            </w:pPr>
            <w:r w:rsidRPr="00807D6E">
              <w:t>297629,75</w:t>
            </w:r>
          </w:p>
        </w:tc>
      </w:tr>
    </w:tbl>
    <w:p w:rsidR="00DB45FC" w:rsidRPr="00807D6E" w:rsidRDefault="00DB45FC" w:rsidP="0011234F">
      <w:pPr>
        <w:ind w:firstLine="0"/>
        <w:rPr>
          <w:rFonts w:eastAsia="Calibri"/>
          <w:szCs w:val="28"/>
        </w:rPr>
      </w:pPr>
    </w:p>
    <w:p w:rsidR="00545296" w:rsidRPr="00807D6E" w:rsidRDefault="00F527D5" w:rsidP="00AD201D">
      <w:pPr>
        <w:rPr>
          <w:szCs w:val="28"/>
          <w:lang w:eastAsia="ru-RU"/>
        </w:rPr>
      </w:pPr>
      <w:r w:rsidRPr="00807D6E">
        <w:rPr>
          <w:rFonts w:eastAsia="Calibri"/>
          <w:szCs w:val="28"/>
        </w:rPr>
        <w:t>2</w:t>
      </w:r>
      <w:r w:rsidR="00CA73F4" w:rsidRPr="00807D6E">
        <w:rPr>
          <w:rFonts w:eastAsia="Calibri"/>
          <w:szCs w:val="28"/>
        </w:rPr>
        <w:t>.</w:t>
      </w:r>
      <w:r w:rsidR="00CA73F4">
        <w:rPr>
          <w:rFonts w:eastAsia="Calibri"/>
          <w:szCs w:val="28"/>
        </w:rPr>
        <w:t> </w:t>
      </w:r>
      <w:r w:rsidR="00442C80" w:rsidRPr="00807D6E">
        <w:rPr>
          <w:rFonts w:eastAsia="Calibri"/>
          <w:szCs w:val="28"/>
        </w:rPr>
        <w:t xml:space="preserve">В </w:t>
      </w:r>
      <w:r w:rsidR="008D1ECC" w:rsidRPr="00807D6E">
        <w:rPr>
          <w:rFonts w:eastAsia="Calibri"/>
          <w:szCs w:val="28"/>
        </w:rPr>
        <w:t xml:space="preserve">таблице раздела </w:t>
      </w:r>
      <w:r w:rsidRPr="00807D6E">
        <w:rPr>
          <w:szCs w:val="28"/>
          <w:lang w:val="en-US" w:eastAsia="ru-RU"/>
        </w:rPr>
        <w:t>II</w:t>
      </w:r>
      <w:r w:rsidR="00442C80" w:rsidRPr="00807D6E">
        <w:rPr>
          <w:szCs w:val="28"/>
          <w:lang w:eastAsia="ru-RU"/>
        </w:rPr>
        <w:t>:</w:t>
      </w:r>
    </w:p>
    <w:p w:rsidR="00F527D5" w:rsidRPr="00807D6E" w:rsidRDefault="00442C80" w:rsidP="00AD201D">
      <w:pPr>
        <w:rPr>
          <w:szCs w:val="28"/>
          <w:lang w:eastAsia="ru-RU"/>
        </w:rPr>
      </w:pPr>
      <w:r w:rsidRPr="00807D6E">
        <w:rPr>
          <w:szCs w:val="28"/>
          <w:lang w:eastAsia="ru-RU"/>
        </w:rPr>
        <w:t>2.</w:t>
      </w:r>
      <w:r w:rsidR="00954019" w:rsidRPr="00807D6E">
        <w:rPr>
          <w:szCs w:val="28"/>
          <w:lang w:eastAsia="ru-RU"/>
        </w:rPr>
        <w:t>1</w:t>
      </w:r>
      <w:r w:rsidR="00CA73F4" w:rsidRPr="00807D6E">
        <w:rPr>
          <w:szCs w:val="28"/>
          <w:lang w:eastAsia="ru-RU"/>
        </w:rPr>
        <w:t>.</w:t>
      </w:r>
      <w:r w:rsidR="00CA73F4">
        <w:rPr>
          <w:szCs w:val="28"/>
          <w:lang w:eastAsia="ru-RU"/>
        </w:rPr>
        <w:t> </w:t>
      </w:r>
      <w:r w:rsidRPr="00807D6E">
        <w:rPr>
          <w:szCs w:val="28"/>
          <w:lang w:eastAsia="ru-RU"/>
        </w:rPr>
        <w:t>Пункт</w:t>
      </w:r>
      <w:r w:rsidR="00954019" w:rsidRPr="00807D6E">
        <w:rPr>
          <w:szCs w:val="28"/>
          <w:lang w:eastAsia="ru-RU"/>
        </w:rPr>
        <w:t>ы</w:t>
      </w:r>
      <w:r w:rsidRPr="00807D6E">
        <w:rPr>
          <w:szCs w:val="28"/>
          <w:lang w:eastAsia="ru-RU"/>
        </w:rPr>
        <w:t xml:space="preserve"> </w:t>
      </w:r>
      <w:r w:rsidR="00E5085E" w:rsidRPr="00807D6E">
        <w:rPr>
          <w:szCs w:val="28"/>
          <w:lang w:eastAsia="ru-RU"/>
        </w:rPr>
        <w:t xml:space="preserve">6, </w:t>
      </w:r>
      <w:r w:rsidRPr="00807D6E">
        <w:rPr>
          <w:szCs w:val="28"/>
          <w:lang w:eastAsia="ru-RU"/>
        </w:rPr>
        <w:t>7 изложить</w:t>
      </w:r>
      <w:r w:rsidR="00924D00" w:rsidRPr="00807D6E">
        <w:rPr>
          <w:szCs w:val="28"/>
          <w:lang w:eastAsia="ru-RU"/>
        </w:rPr>
        <w:t xml:space="preserve"> в следующей редакции:</w:t>
      </w:r>
    </w:p>
    <w:p w:rsidR="002B5409" w:rsidRPr="00807D6E" w:rsidRDefault="002B5409" w:rsidP="00C13CE6">
      <w:pPr>
        <w:ind w:firstLine="0"/>
        <w:rPr>
          <w:rFonts w:cs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239"/>
        <w:tblW w:w="499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81"/>
        <w:gridCol w:w="6089"/>
        <w:gridCol w:w="1701"/>
        <w:gridCol w:w="1276"/>
        <w:gridCol w:w="1134"/>
        <w:gridCol w:w="1096"/>
        <w:gridCol w:w="966"/>
        <w:gridCol w:w="898"/>
        <w:gridCol w:w="924"/>
      </w:tblGrid>
      <w:tr w:rsidR="00F527D5" w:rsidRPr="00807D6E" w:rsidTr="00B32D12">
        <w:tc>
          <w:tcPr>
            <w:tcW w:w="231" w:type="pct"/>
            <w:vMerge w:val="restart"/>
            <w:tcBorders>
              <w:right w:val="single" w:sz="4" w:space="0" w:color="auto"/>
            </w:tcBorders>
          </w:tcPr>
          <w:p w:rsidR="00F527D5" w:rsidRPr="00807D6E" w:rsidRDefault="00F527D5" w:rsidP="0007427E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z w:val="26"/>
                <w:szCs w:val="26"/>
                <w:lang w:eastAsia="ru-RU"/>
              </w:rPr>
              <w:lastRenderedPageBreak/>
              <w:t>№ п/п</w:t>
            </w:r>
          </w:p>
        </w:tc>
        <w:tc>
          <w:tcPr>
            <w:tcW w:w="4769" w:type="pct"/>
            <w:gridSpan w:val="8"/>
            <w:tcBorders>
              <w:right w:val="single" w:sz="4" w:space="0" w:color="auto"/>
            </w:tcBorders>
          </w:tcPr>
          <w:p w:rsidR="00F527D5" w:rsidRPr="00807D6E" w:rsidRDefault="00F527D5" w:rsidP="0011234F">
            <w:pPr>
              <w:ind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z w:val="26"/>
                <w:szCs w:val="26"/>
                <w:lang w:eastAsia="ru-RU"/>
              </w:rPr>
              <w:t>Показатель</w:t>
            </w:r>
          </w:p>
        </w:tc>
      </w:tr>
      <w:tr w:rsidR="00F527D5" w:rsidRPr="00807D6E" w:rsidTr="00AD201D">
        <w:tc>
          <w:tcPr>
            <w:tcW w:w="231" w:type="pct"/>
            <w:vMerge/>
            <w:tcBorders>
              <w:right w:val="single" w:sz="4" w:space="0" w:color="auto"/>
            </w:tcBorders>
          </w:tcPr>
          <w:p w:rsidR="00F527D5" w:rsidRPr="00807D6E" w:rsidRDefault="00F527D5" w:rsidP="0007427E">
            <w:pPr>
              <w:ind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62" w:type="pct"/>
            <w:vMerge w:val="restart"/>
          </w:tcPr>
          <w:p w:rsidR="00F527D5" w:rsidRPr="00807D6E" w:rsidRDefault="00F527D5" w:rsidP="0007427E">
            <w:pPr>
              <w:ind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576" w:type="pct"/>
            <w:vMerge w:val="restart"/>
          </w:tcPr>
          <w:p w:rsidR="00F527D5" w:rsidRPr="00807D6E" w:rsidRDefault="00F527D5" w:rsidP="0007427E">
            <w:pPr>
              <w:ind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131" w:type="pct"/>
            <w:gridSpan w:val="6"/>
            <w:tcBorders>
              <w:right w:val="single" w:sz="4" w:space="0" w:color="auto"/>
            </w:tcBorders>
          </w:tcPr>
          <w:p w:rsidR="00F527D5" w:rsidRPr="00807D6E" w:rsidRDefault="00F527D5" w:rsidP="0007427E">
            <w:pPr>
              <w:ind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z w:val="26"/>
                <w:szCs w:val="26"/>
                <w:lang w:eastAsia="ru-RU"/>
              </w:rPr>
              <w:t>значение</w:t>
            </w:r>
          </w:p>
        </w:tc>
      </w:tr>
      <w:tr w:rsidR="00F527D5" w:rsidRPr="00807D6E" w:rsidTr="00AD201D">
        <w:tc>
          <w:tcPr>
            <w:tcW w:w="231" w:type="pct"/>
            <w:vMerge/>
            <w:tcBorders>
              <w:right w:val="single" w:sz="4" w:space="0" w:color="auto"/>
            </w:tcBorders>
          </w:tcPr>
          <w:p w:rsidR="00F527D5" w:rsidRPr="00807D6E" w:rsidRDefault="00F527D5" w:rsidP="0007427E">
            <w:pPr>
              <w:ind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62" w:type="pct"/>
            <w:vMerge/>
          </w:tcPr>
          <w:p w:rsidR="00F527D5" w:rsidRPr="00807D6E" w:rsidRDefault="00F527D5" w:rsidP="0007427E">
            <w:pPr>
              <w:ind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pct"/>
            <w:vMerge/>
          </w:tcPr>
          <w:p w:rsidR="00F527D5" w:rsidRPr="00807D6E" w:rsidRDefault="00F527D5" w:rsidP="0007427E">
            <w:pPr>
              <w:ind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</w:p>
        </w:tc>
        <w:tc>
          <w:tcPr>
            <w:tcW w:w="432" w:type="pct"/>
            <w:vMerge w:val="restart"/>
          </w:tcPr>
          <w:p w:rsidR="00F527D5" w:rsidRPr="00807D6E" w:rsidRDefault="00F527D5" w:rsidP="0007427E">
            <w:pPr>
              <w:ind w:right="-91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z w:val="26"/>
                <w:szCs w:val="26"/>
                <w:lang w:eastAsia="ru-RU"/>
              </w:rPr>
              <w:t>базовое,</w:t>
            </w:r>
          </w:p>
          <w:p w:rsidR="00F527D5" w:rsidRPr="00807D6E" w:rsidRDefault="00F527D5" w:rsidP="0007427E">
            <w:pPr>
              <w:ind w:right="-91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z w:val="26"/>
                <w:szCs w:val="26"/>
                <w:lang w:eastAsia="ru-RU"/>
              </w:rPr>
              <w:t>2016 год</w:t>
            </w:r>
          </w:p>
        </w:tc>
        <w:tc>
          <w:tcPr>
            <w:tcW w:w="1699" w:type="pct"/>
            <w:gridSpan w:val="5"/>
            <w:tcBorders>
              <w:right w:val="single" w:sz="4" w:space="0" w:color="auto"/>
            </w:tcBorders>
          </w:tcPr>
          <w:p w:rsidR="00F527D5" w:rsidRPr="00807D6E" w:rsidRDefault="00F527D5" w:rsidP="0007427E">
            <w:pPr>
              <w:ind w:right="-91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z w:val="26"/>
                <w:szCs w:val="26"/>
                <w:lang w:eastAsia="ru-RU"/>
              </w:rPr>
              <w:t>плановое</w:t>
            </w:r>
          </w:p>
        </w:tc>
      </w:tr>
      <w:tr w:rsidR="00E071DB" w:rsidRPr="00807D6E" w:rsidTr="00AD201D">
        <w:trPr>
          <w:trHeight w:val="394"/>
        </w:trPr>
        <w:tc>
          <w:tcPr>
            <w:tcW w:w="231" w:type="pct"/>
            <w:vMerge/>
            <w:tcBorders>
              <w:bottom w:val="nil"/>
              <w:right w:val="single" w:sz="4" w:space="0" w:color="auto"/>
            </w:tcBorders>
          </w:tcPr>
          <w:p w:rsidR="00F527D5" w:rsidRPr="00807D6E" w:rsidRDefault="00F527D5" w:rsidP="0007427E">
            <w:pPr>
              <w:ind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62" w:type="pct"/>
            <w:vMerge/>
            <w:tcBorders>
              <w:bottom w:val="nil"/>
            </w:tcBorders>
          </w:tcPr>
          <w:p w:rsidR="00F527D5" w:rsidRPr="00807D6E" w:rsidRDefault="00F527D5" w:rsidP="0007427E">
            <w:pPr>
              <w:ind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pct"/>
            <w:vMerge/>
            <w:tcBorders>
              <w:bottom w:val="nil"/>
            </w:tcBorders>
          </w:tcPr>
          <w:p w:rsidR="00F527D5" w:rsidRPr="00807D6E" w:rsidRDefault="00F527D5" w:rsidP="0007427E">
            <w:pPr>
              <w:ind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</w:p>
        </w:tc>
        <w:tc>
          <w:tcPr>
            <w:tcW w:w="432" w:type="pct"/>
            <w:vMerge/>
            <w:tcBorders>
              <w:bottom w:val="nil"/>
            </w:tcBorders>
          </w:tcPr>
          <w:p w:rsidR="00F527D5" w:rsidRPr="00807D6E" w:rsidRDefault="00F527D5" w:rsidP="0007427E">
            <w:pPr>
              <w:ind w:right="-91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:rsidR="00F527D5" w:rsidRPr="00807D6E" w:rsidRDefault="00F527D5" w:rsidP="0007427E">
            <w:pPr>
              <w:ind w:right="-91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z w:val="26"/>
                <w:szCs w:val="26"/>
                <w:lang w:eastAsia="ru-RU"/>
              </w:rPr>
              <w:t xml:space="preserve">2017 </w:t>
            </w:r>
          </w:p>
          <w:p w:rsidR="00F527D5" w:rsidRPr="00807D6E" w:rsidRDefault="00F527D5" w:rsidP="0007427E">
            <w:pPr>
              <w:ind w:right="-91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z w:val="26"/>
                <w:szCs w:val="26"/>
                <w:lang w:eastAsia="ru-RU"/>
              </w:rPr>
              <w:t xml:space="preserve">год </w:t>
            </w:r>
          </w:p>
        </w:tc>
        <w:tc>
          <w:tcPr>
            <w:tcW w:w="371" w:type="pct"/>
            <w:tcBorders>
              <w:bottom w:val="nil"/>
            </w:tcBorders>
          </w:tcPr>
          <w:p w:rsidR="00F527D5" w:rsidRPr="00807D6E" w:rsidRDefault="00F527D5" w:rsidP="0007427E">
            <w:pPr>
              <w:ind w:right="-91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z w:val="26"/>
                <w:szCs w:val="26"/>
                <w:lang w:eastAsia="ru-RU"/>
              </w:rPr>
              <w:t xml:space="preserve">2018 </w:t>
            </w:r>
          </w:p>
          <w:p w:rsidR="00F527D5" w:rsidRPr="00807D6E" w:rsidRDefault="00F527D5" w:rsidP="0007427E">
            <w:pPr>
              <w:ind w:right="-91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z w:val="26"/>
                <w:szCs w:val="26"/>
                <w:lang w:eastAsia="ru-RU"/>
              </w:rPr>
              <w:t xml:space="preserve">год </w:t>
            </w:r>
          </w:p>
        </w:tc>
        <w:tc>
          <w:tcPr>
            <w:tcW w:w="327" w:type="pct"/>
            <w:tcBorders>
              <w:bottom w:val="nil"/>
            </w:tcBorders>
          </w:tcPr>
          <w:p w:rsidR="00F527D5" w:rsidRPr="00807D6E" w:rsidRDefault="00F527D5" w:rsidP="0007427E">
            <w:pPr>
              <w:ind w:right="-91" w:firstLine="0"/>
              <w:jc w:val="center"/>
              <w:rPr>
                <w:rFonts w:cs="Times New Roman"/>
                <w:sz w:val="26"/>
                <w:szCs w:val="26"/>
              </w:rPr>
            </w:pPr>
            <w:r w:rsidRPr="00807D6E">
              <w:rPr>
                <w:rFonts w:cs="Times New Roman"/>
                <w:sz w:val="26"/>
                <w:szCs w:val="26"/>
              </w:rPr>
              <w:t xml:space="preserve">2019 </w:t>
            </w:r>
          </w:p>
          <w:p w:rsidR="00F527D5" w:rsidRPr="00807D6E" w:rsidRDefault="00F527D5" w:rsidP="0007427E">
            <w:pPr>
              <w:ind w:right="-91" w:firstLine="0"/>
              <w:jc w:val="center"/>
              <w:rPr>
                <w:rFonts w:cs="Times New Roman"/>
                <w:sz w:val="26"/>
                <w:szCs w:val="26"/>
              </w:rPr>
            </w:pPr>
            <w:r w:rsidRPr="00807D6E">
              <w:rPr>
                <w:rFonts w:cs="Times New Roman"/>
                <w:sz w:val="26"/>
                <w:szCs w:val="26"/>
              </w:rPr>
              <w:t xml:space="preserve">год </w:t>
            </w:r>
          </w:p>
        </w:tc>
        <w:tc>
          <w:tcPr>
            <w:tcW w:w="304" w:type="pct"/>
            <w:tcBorders>
              <w:bottom w:val="nil"/>
            </w:tcBorders>
          </w:tcPr>
          <w:p w:rsidR="00F527D5" w:rsidRPr="00807D6E" w:rsidRDefault="00F527D5" w:rsidP="0007427E">
            <w:pPr>
              <w:ind w:right="-91" w:firstLine="0"/>
              <w:jc w:val="center"/>
              <w:rPr>
                <w:rFonts w:cs="Times New Roman"/>
                <w:sz w:val="26"/>
                <w:szCs w:val="26"/>
              </w:rPr>
            </w:pPr>
            <w:r w:rsidRPr="00807D6E">
              <w:rPr>
                <w:rFonts w:cs="Times New Roman"/>
                <w:sz w:val="26"/>
                <w:szCs w:val="26"/>
              </w:rPr>
              <w:t xml:space="preserve">2020 </w:t>
            </w:r>
          </w:p>
          <w:p w:rsidR="00F527D5" w:rsidRPr="00807D6E" w:rsidRDefault="00F527D5" w:rsidP="0007427E">
            <w:pPr>
              <w:ind w:right="-91" w:firstLine="0"/>
              <w:jc w:val="center"/>
              <w:rPr>
                <w:rFonts w:cs="Times New Roman"/>
                <w:sz w:val="26"/>
                <w:szCs w:val="26"/>
              </w:rPr>
            </w:pPr>
            <w:r w:rsidRPr="00807D6E">
              <w:rPr>
                <w:rFonts w:cs="Times New Roman"/>
                <w:sz w:val="26"/>
                <w:szCs w:val="26"/>
              </w:rPr>
              <w:t xml:space="preserve">год </w:t>
            </w:r>
          </w:p>
        </w:tc>
        <w:tc>
          <w:tcPr>
            <w:tcW w:w="313" w:type="pct"/>
            <w:tcBorders>
              <w:bottom w:val="nil"/>
            </w:tcBorders>
          </w:tcPr>
          <w:p w:rsidR="00F527D5" w:rsidRPr="00807D6E" w:rsidRDefault="00F527D5" w:rsidP="0007427E">
            <w:pPr>
              <w:ind w:right="-91" w:firstLine="0"/>
              <w:jc w:val="center"/>
              <w:rPr>
                <w:rFonts w:cs="Times New Roman"/>
                <w:sz w:val="26"/>
                <w:szCs w:val="26"/>
              </w:rPr>
            </w:pPr>
            <w:r w:rsidRPr="00807D6E">
              <w:rPr>
                <w:rFonts w:cs="Times New Roman"/>
                <w:sz w:val="26"/>
                <w:szCs w:val="26"/>
              </w:rPr>
              <w:t xml:space="preserve">2021 </w:t>
            </w:r>
          </w:p>
          <w:p w:rsidR="00F527D5" w:rsidRPr="00807D6E" w:rsidRDefault="00F527D5" w:rsidP="0007427E">
            <w:pPr>
              <w:ind w:right="-91" w:firstLine="0"/>
              <w:jc w:val="center"/>
              <w:rPr>
                <w:rFonts w:cs="Times New Roman"/>
                <w:sz w:val="26"/>
                <w:szCs w:val="26"/>
              </w:rPr>
            </w:pPr>
            <w:r w:rsidRPr="00807D6E">
              <w:rPr>
                <w:rFonts w:cs="Times New Roman"/>
                <w:sz w:val="26"/>
                <w:szCs w:val="26"/>
              </w:rPr>
              <w:t>год</w:t>
            </w:r>
          </w:p>
        </w:tc>
      </w:tr>
    </w:tbl>
    <w:p w:rsidR="00F527D5" w:rsidRPr="00807D6E" w:rsidRDefault="00F527D5" w:rsidP="0011234F">
      <w:pPr>
        <w:ind w:firstLine="0"/>
        <w:rPr>
          <w:vanish/>
          <w:sz w:val="2"/>
          <w:szCs w:val="2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"/>
        <w:gridCol w:w="6093"/>
        <w:gridCol w:w="1702"/>
        <w:gridCol w:w="1273"/>
        <w:gridCol w:w="1134"/>
        <w:gridCol w:w="1093"/>
        <w:gridCol w:w="977"/>
        <w:gridCol w:w="892"/>
        <w:gridCol w:w="921"/>
      </w:tblGrid>
      <w:tr w:rsidR="005E777E" w:rsidRPr="00807D6E" w:rsidTr="00AD201D">
        <w:trPr>
          <w:trHeight w:val="20"/>
          <w:tblHeader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7E" w:rsidRPr="00807D6E" w:rsidRDefault="005E777E" w:rsidP="0011234F">
            <w:pPr>
              <w:ind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pacing w:val="2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7E" w:rsidRPr="00807D6E" w:rsidRDefault="005E777E" w:rsidP="00C13CE6">
            <w:pPr>
              <w:ind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7E" w:rsidRPr="00807D6E" w:rsidRDefault="005E777E" w:rsidP="00C13CE6">
            <w:pPr>
              <w:ind w:right="-108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7E" w:rsidRPr="00807D6E" w:rsidRDefault="005E777E" w:rsidP="00C76EB3">
            <w:pPr>
              <w:ind w:right="-82"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pacing w:val="2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7E" w:rsidRPr="00807D6E" w:rsidRDefault="005E777E" w:rsidP="002B5409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7E" w:rsidRPr="00807D6E" w:rsidRDefault="005E777E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7E" w:rsidRPr="00807D6E" w:rsidRDefault="005E777E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7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7E" w:rsidRPr="00807D6E" w:rsidRDefault="005E777E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8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7E" w:rsidRPr="00807D6E" w:rsidRDefault="005E777E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9</w:t>
            </w:r>
          </w:p>
        </w:tc>
      </w:tr>
      <w:tr w:rsidR="00E5085E" w:rsidRPr="00807D6E" w:rsidTr="00AD201D">
        <w:trPr>
          <w:trHeight w:val="2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807D6E" w:rsidRDefault="00E5085E" w:rsidP="00B11E36">
            <w:pPr>
              <w:ind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pacing w:val="2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807D6E" w:rsidRDefault="00E5085E" w:rsidP="00B11E36">
            <w:pPr>
              <w:ind w:firstLine="0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Протяженность (строительство) межпоселковых газопроводов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807D6E" w:rsidRDefault="00E5085E" w:rsidP="00B11E36">
            <w:pPr>
              <w:ind w:right="-108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z w:val="26"/>
                <w:szCs w:val="26"/>
                <w:lang w:eastAsia="ru-RU"/>
              </w:rPr>
              <w:t>км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807D6E" w:rsidRDefault="00E5085E" w:rsidP="00B11E36">
            <w:pPr>
              <w:ind w:right="-82"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pacing w:val="2"/>
                <w:sz w:val="26"/>
                <w:szCs w:val="26"/>
                <w:lang w:eastAsia="ru-RU"/>
              </w:rPr>
              <w:t>11,1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807D6E" w:rsidRDefault="00E5085E" w:rsidP="00B11E36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17,9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807D6E" w:rsidRDefault="00E5085E" w:rsidP="00B11E36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142,7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807D6E" w:rsidRDefault="00E5085E" w:rsidP="00B11E36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166,9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807D6E" w:rsidRDefault="00E07F96" w:rsidP="00B11E36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223,2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807D6E" w:rsidRDefault="00792EFE" w:rsidP="00B11E36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22,1</w:t>
            </w:r>
          </w:p>
        </w:tc>
      </w:tr>
      <w:tr w:rsidR="00D2032B" w:rsidRPr="00807D6E" w:rsidTr="00AD201D">
        <w:trPr>
          <w:trHeight w:val="2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2B" w:rsidRPr="00807D6E" w:rsidRDefault="00E95B50" w:rsidP="0011234F">
            <w:pPr>
              <w:ind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pacing w:val="2"/>
                <w:sz w:val="26"/>
                <w:szCs w:val="26"/>
                <w:lang w:eastAsia="ru-RU"/>
              </w:rPr>
              <w:t>7</w:t>
            </w:r>
            <w:r w:rsidR="00D2032B" w:rsidRPr="00807D6E">
              <w:rPr>
                <w:rFonts w:cs="Times New Roman"/>
                <w:spacing w:val="2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2B" w:rsidRPr="00807D6E" w:rsidRDefault="00D2032B" w:rsidP="0011234F">
            <w:pPr>
              <w:ind w:firstLine="0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Протяженность (строительство) внутрипоселковых газопроводов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2B" w:rsidRPr="00807D6E" w:rsidRDefault="00D2032B" w:rsidP="00C13CE6">
            <w:pPr>
              <w:ind w:right="-108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z w:val="26"/>
                <w:szCs w:val="26"/>
                <w:lang w:eastAsia="ru-RU"/>
              </w:rPr>
              <w:t>км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2B" w:rsidRPr="00807D6E" w:rsidRDefault="00D2032B" w:rsidP="00C13CE6">
            <w:pPr>
              <w:ind w:right="-82"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pacing w:val="2"/>
                <w:sz w:val="26"/>
                <w:szCs w:val="26"/>
                <w:lang w:eastAsia="ru-RU"/>
              </w:rPr>
              <w:t>24,2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2B" w:rsidRPr="00807D6E" w:rsidRDefault="00D2032B" w:rsidP="00C76EB3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13,7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2B" w:rsidRPr="00807D6E" w:rsidRDefault="00D2032B" w:rsidP="002B5409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75,44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2B" w:rsidRPr="00807D6E" w:rsidRDefault="0047093E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52,6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2B" w:rsidRPr="00807D6E" w:rsidRDefault="00E07F96" w:rsidP="00E07F96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47,4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2B" w:rsidRPr="00807D6E" w:rsidRDefault="00792EFE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29,3</w:t>
            </w:r>
          </w:p>
        </w:tc>
      </w:tr>
    </w:tbl>
    <w:p w:rsidR="00F527D5" w:rsidRPr="00807D6E" w:rsidRDefault="00F527D5" w:rsidP="0007427E">
      <w:pPr>
        <w:tabs>
          <w:tab w:val="left" w:pos="142"/>
        </w:tabs>
        <w:autoSpaceDE w:val="0"/>
        <w:autoSpaceDN w:val="0"/>
        <w:adjustRightInd w:val="0"/>
        <w:ind w:firstLine="0"/>
        <w:jc w:val="center"/>
        <w:rPr>
          <w:rFonts w:cs="Times New Roman"/>
          <w:szCs w:val="28"/>
          <w:lang w:eastAsia="ru-RU"/>
        </w:rPr>
      </w:pPr>
    </w:p>
    <w:p w:rsidR="00C91410" w:rsidRPr="00807D6E" w:rsidRDefault="00924D00" w:rsidP="00AD201D">
      <w:pPr>
        <w:tabs>
          <w:tab w:val="left" w:pos="-2127"/>
        </w:tabs>
        <w:autoSpaceDE w:val="0"/>
        <w:autoSpaceDN w:val="0"/>
        <w:adjustRightInd w:val="0"/>
        <w:rPr>
          <w:szCs w:val="28"/>
          <w:lang w:eastAsia="ru-RU"/>
        </w:rPr>
      </w:pPr>
      <w:r w:rsidRPr="00807D6E">
        <w:rPr>
          <w:rFonts w:cs="Times New Roman"/>
          <w:szCs w:val="28"/>
          <w:lang w:eastAsia="ru-RU"/>
        </w:rPr>
        <w:t>2.</w:t>
      </w:r>
      <w:r w:rsidR="00F20F71" w:rsidRPr="00807D6E">
        <w:rPr>
          <w:rFonts w:cs="Times New Roman"/>
          <w:szCs w:val="28"/>
          <w:lang w:eastAsia="ru-RU"/>
        </w:rPr>
        <w:t>2</w:t>
      </w:r>
      <w:r w:rsidR="00CA73F4" w:rsidRPr="00807D6E">
        <w:rPr>
          <w:rFonts w:cs="Times New Roman"/>
          <w:szCs w:val="28"/>
          <w:lang w:eastAsia="ru-RU"/>
        </w:rPr>
        <w:t>.</w:t>
      </w:r>
      <w:r w:rsidR="00CA73F4">
        <w:rPr>
          <w:rFonts w:cs="Times New Roman"/>
          <w:szCs w:val="28"/>
          <w:lang w:eastAsia="ru-RU"/>
        </w:rPr>
        <w:t> </w:t>
      </w:r>
      <w:r w:rsidRPr="00807D6E">
        <w:rPr>
          <w:szCs w:val="28"/>
          <w:lang w:eastAsia="ru-RU"/>
        </w:rPr>
        <w:t>Пункт 10 изложить в следующей редакции:</w:t>
      </w:r>
    </w:p>
    <w:p w:rsidR="0011234F" w:rsidRPr="00807D6E" w:rsidRDefault="0011234F" w:rsidP="0007427E">
      <w:pPr>
        <w:tabs>
          <w:tab w:val="left" w:pos="142"/>
        </w:tabs>
        <w:autoSpaceDE w:val="0"/>
        <w:autoSpaceDN w:val="0"/>
        <w:adjustRightInd w:val="0"/>
        <w:ind w:firstLine="0"/>
        <w:rPr>
          <w:szCs w:val="28"/>
          <w:lang w:eastAsia="ru-RU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"/>
        <w:gridCol w:w="6093"/>
        <w:gridCol w:w="1702"/>
        <w:gridCol w:w="1273"/>
        <w:gridCol w:w="1134"/>
        <w:gridCol w:w="1093"/>
        <w:gridCol w:w="977"/>
        <w:gridCol w:w="892"/>
        <w:gridCol w:w="921"/>
      </w:tblGrid>
      <w:tr w:rsidR="00003011" w:rsidRPr="00807D6E" w:rsidTr="00AD201D">
        <w:trPr>
          <w:trHeight w:val="20"/>
          <w:tblHeader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11" w:rsidRPr="00807D6E" w:rsidRDefault="00003011" w:rsidP="0011234F">
            <w:pPr>
              <w:ind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pacing w:val="2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11" w:rsidRPr="00807D6E" w:rsidRDefault="00003011" w:rsidP="0011234F">
            <w:pPr>
              <w:ind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11" w:rsidRPr="00807D6E" w:rsidRDefault="00003011" w:rsidP="00C13CE6">
            <w:pPr>
              <w:ind w:right="-108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11" w:rsidRPr="00807D6E" w:rsidRDefault="00003011" w:rsidP="00C13CE6">
            <w:pPr>
              <w:ind w:right="-82"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pacing w:val="2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11" w:rsidRPr="00807D6E" w:rsidRDefault="00003011" w:rsidP="00C76EB3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11" w:rsidRPr="00807D6E" w:rsidRDefault="00003011" w:rsidP="002B5409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11" w:rsidRPr="00807D6E" w:rsidRDefault="00003011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7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11" w:rsidRPr="00807D6E" w:rsidRDefault="00003011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8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11" w:rsidRPr="00807D6E" w:rsidRDefault="00003011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9</w:t>
            </w:r>
          </w:p>
        </w:tc>
      </w:tr>
      <w:tr w:rsidR="00E5085E" w:rsidRPr="00807D6E" w:rsidTr="00AD201D">
        <w:trPr>
          <w:trHeight w:val="2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807D6E" w:rsidRDefault="00E5085E" w:rsidP="0011234F">
            <w:pPr>
              <w:ind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pacing w:val="2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807D6E" w:rsidRDefault="00E5085E" w:rsidP="0011234F">
            <w:pPr>
              <w:ind w:firstLine="0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Газификация квартир (домовладений) природным газом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807D6E" w:rsidRDefault="00E5085E" w:rsidP="00C13CE6">
            <w:pPr>
              <w:ind w:right="-108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z w:val="26"/>
                <w:szCs w:val="26"/>
                <w:lang w:eastAsia="ru-RU"/>
              </w:rPr>
              <w:t>квартир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807D6E" w:rsidRDefault="00E5085E" w:rsidP="00C13CE6">
            <w:pPr>
              <w:ind w:right="-82"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 w:rsidRPr="00807D6E">
              <w:rPr>
                <w:rFonts w:cs="Times New Roman"/>
                <w:spacing w:val="2"/>
                <w:sz w:val="26"/>
                <w:szCs w:val="26"/>
                <w:lang w:eastAsia="ru-RU"/>
              </w:rPr>
              <w:t>1415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807D6E" w:rsidRDefault="00E5085E" w:rsidP="00C76EB3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617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807D6E" w:rsidRDefault="00E5085E" w:rsidP="002B5409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1432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807D6E" w:rsidRDefault="00E5085E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1604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807D6E" w:rsidRDefault="00F20F71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672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807D6E" w:rsidRDefault="0078207D">
            <w:pPr>
              <w:ind w:right="-82" w:firstLine="0"/>
              <w:jc w:val="center"/>
              <w:rPr>
                <w:sz w:val="26"/>
                <w:szCs w:val="26"/>
              </w:rPr>
            </w:pPr>
            <w:r w:rsidRPr="00807D6E">
              <w:rPr>
                <w:sz w:val="26"/>
                <w:szCs w:val="26"/>
              </w:rPr>
              <w:t>3059</w:t>
            </w:r>
          </w:p>
        </w:tc>
      </w:tr>
    </w:tbl>
    <w:p w:rsidR="00924D00" w:rsidRPr="00807D6E" w:rsidRDefault="00924D00" w:rsidP="0007427E">
      <w:pPr>
        <w:tabs>
          <w:tab w:val="left" w:pos="142"/>
        </w:tabs>
        <w:autoSpaceDE w:val="0"/>
        <w:autoSpaceDN w:val="0"/>
        <w:adjustRightInd w:val="0"/>
        <w:ind w:firstLine="0"/>
        <w:rPr>
          <w:szCs w:val="28"/>
          <w:lang w:eastAsia="ru-RU"/>
        </w:rPr>
      </w:pPr>
    </w:p>
    <w:p w:rsidR="00DB45FC" w:rsidRPr="00807D6E" w:rsidRDefault="00DB45FC" w:rsidP="00AD201D">
      <w:pPr>
        <w:jc w:val="both"/>
        <w:rPr>
          <w:rFonts w:eastAsia="Calibri"/>
          <w:szCs w:val="28"/>
        </w:rPr>
      </w:pPr>
      <w:r w:rsidRPr="00807D6E">
        <w:rPr>
          <w:rFonts w:eastAsia="Calibri"/>
          <w:szCs w:val="28"/>
        </w:rPr>
        <w:t>3</w:t>
      </w:r>
      <w:r w:rsidR="00CA73F4" w:rsidRPr="00807D6E">
        <w:rPr>
          <w:rFonts w:eastAsia="Calibri"/>
          <w:szCs w:val="28"/>
        </w:rPr>
        <w:t>.</w:t>
      </w:r>
      <w:r w:rsidR="00CA73F4">
        <w:rPr>
          <w:rFonts w:eastAsia="Calibri"/>
          <w:szCs w:val="28"/>
        </w:rPr>
        <w:t> </w:t>
      </w:r>
      <w:r w:rsidR="00124B62" w:rsidRPr="00807D6E">
        <w:rPr>
          <w:rFonts w:eastAsia="Calibri"/>
          <w:szCs w:val="28"/>
        </w:rPr>
        <w:t>Пункт</w:t>
      </w:r>
      <w:r w:rsidR="001001A1" w:rsidRPr="00807D6E">
        <w:rPr>
          <w:rFonts w:eastAsia="Calibri"/>
          <w:szCs w:val="28"/>
        </w:rPr>
        <w:t>ы</w:t>
      </w:r>
      <w:r w:rsidR="00124B62" w:rsidRPr="00807D6E">
        <w:rPr>
          <w:rFonts w:eastAsia="Calibri"/>
          <w:szCs w:val="28"/>
        </w:rPr>
        <w:t xml:space="preserve"> 1</w:t>
      </w:r>
      <w:r w:rsidR="001001A1" w:rsidRPr="00807D6E">
        <w:rPr>
          <w:rFonts w:eastAsia="Calibri"/>
          <w:szCs w:val="28"/>
        </w:rPr>
        <w:t>, 2</w:t>
      </w:r>
      <w:r w:rsidR="004A24AB" w:rsidRPr="00807D6E">
        <w:rPr>
          <w:rFonts w:eastAsia="Calibri"/>
          <w:szCs w:val="28"/>
        </w:rPr>
        <w:t>, 3</w:t>
      </w:r>
      <w:r w:rsidR="00124B62" w:rsidRPr="00807D6E">
        <w:rPr>
          <w:rFonts w:eastAsia="Calibri"/>
          <w:szCs w:val="28"/>
        </w:rPr>
        <w:t xml:space="preserve"> </w:t>
      </w:r>
      <w:r w:rsidRPr="00807D6E">
        <w:rPr>
          <w:rFonts w:eastAsia="Calibri"/>
          <w:szCs w:val="28"/>
        </w:rPr>
        <w:t>раздел</w:t>
      </w:r>
      <w:r w:rsidR="00124B62" w:rsidRPr="00807D6E">
        <w:rPr>
          <w:rFonts w:eastAsia="Calibri"/>
          <w:szCs w:val="28"/>
        </w:rPr>
        <w:t>а</w:t>
      </w:r>
      <w:r w:rsidRPr="00807D6E">
        <w:rPr>
          <w:rFonts w:eastAsia="Calibri"/>
          <w:szCs w:val="28"/>
        </w:rPr>
        <w:t xml:space="preserve"> </w:t>
      </w:r>
      <w:r w:rsidRPr="00807D6E">
        <w:rPr>
          <w:rFonts w:eastAsia="Calibri"/>
          <w:szCs w:val="28"/>
          <w:lang w:val="en-US"/>
        </w:rPr>
        <w:t>III</w:t>
      </w:r>
      <w:r w:rsidR="00124B62" w:rsidRPr="00807D6E">
        <w:rPr>
          <w:rFonts w:eastAsia="Calibri"/>
          <w:szCs w:val="28"/>
        </w:rPr>
        <w:t xml:space="preserve"> изложить в следующей редакции</w:t>
      </w:r>
      <w:r w:rsidRPr="00807D6E">
        <w:rPr>
          <w:rFonts w:eastAsia="Calibri"/>
          <w:szCs w:val="28"/>
        </w:rPr>
        <w:t>:</w:t>
      </w:r>
    </w:p>
    <w:p w:rsidR="00DB45FC" w:rsidRPr="00807D6E" w:rsidRDefault="00DB45FC" w:rsidP="0011234F">
      <w:pPr>
        <w:ind w:firstLine="0"/>
        <w:jc w:val="both"/>
        <w:rPr>
          <w:rFonts w:eastAsia="Calibri"/>
          <w:szCs w:val="28"/>
        </w:rPr>
      </w:pPr>
    </w:p>
    <w:tbl>
      <w:tblPr>
        <w:tblW w:w="497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69"/>
        <w:gridCol w:w="4484"/>
        <w:gridCol w:w="3604"/>
        <w:gridCol w:w="1418"/>
        <w:gridCol w:w="856"/>
        <w:gridCol w:w="850"/>
        <w:gridCol w:w="847"/>
        <w:gridCol w:w="992"/>
        <w:gridCol w:w="992"/>
      </w:tblGrid>
      <w:tr w:rsidR="00E54E22" w:rsidRPr="00807D6E" w:rsidTr="00C36F65">
        <w:trPr>
          <w:trHeight w:val="278"/>
        </w:trPr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№</w:t>
            </w:r>
          </w:p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Наименование задачи</w:t>
            </w:r>
          </w:p>
        </w:tc>
        <w:tc>
          <w:tcPr>
            <w:tcW w:w="324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 xml:space="preserve">Результат </w:t>
            </w:r>
          </w:p>
        </w:tc>
      </w:tr>
      <w:tr w:rsidR="00E54E22" w:rsidRPr="00807D6E" w:rsidTr="0007427E">
        <w:trPr>
          <w:trHeight w:val="238"/>
        </w:trPr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FC" w:rsidRPr="00807D6E" w:rsidRDefault="00DB45FC">
            <w:pPr>
              <w:ind w:firstLine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FC" w:rsidRPr="00807D6E" w:rsidRDefault="00DB45FC">
            <w:pPr>
              <w:ind w:firstLine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right="-158"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2021 год</w:t>
            </w:r>
          </w:p>
        </w:tc>
      </w:tr>
    </w:tbl>
    <w:p w:rsidR="001A2D4F" w:rsidRPr="00807D6E" w:rsidRDefault="001A2D4F" w:rsidP="0011234F">
      <w:pPr>
        <w:ind w:firstLine="0"/>
        <w:rPr>
          <w:sz w:val="2"/>
          <w:szCs w:val="2"/>
        </w:rPr>
      </w:pPr>
    </w:p>
    <w:tbl>
      <w:tblPr>
        <w:tblW w:w="497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68"/>
        <w:gridCol w:w="4484"/>
        <w:gridCol w:w="3604"/>
        <w:gridCol w:w="1421"/>
        <w:gridCol w:w="868"/>
        <w:gridCol w:w="850"/>
        <w:gridCol w:w="830"/>
        <w:gridCol w:w="992"/>
        <w:gridCol w:w="995"/>
      </w:tblGrid>
      <w:tr w:rsidR="001A2D4F" w:rsidRPr="00807D6E" w:rsidTr="0007427E">
        <w:trPr>
          <w:trHeight w:val="20"/>
          <w:tblHeader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D4F" w:rsidRPr="00807D6E" w:rsidRDefault="001A2D4F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D4F" w:rsidRPr="00807D6E" w:rsidRDefault="001A2D4F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D4F" w:rsidRPr="00807D6E" w:rsidRDefault="001A2D4F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D4F" w:rsidRPr="00807D6E" w:rsidRDefault="001A2D4F" w:rsidP="0007427E">
            <w:pPr>
              <w:autoSpaceDE w:val="0"/>
              <w:autoSpaceDN w:val="0"/>
              <w:adjustRightInd w:val="0"/>
              <w:ind w:right="-106"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D4F" w:rsidRPr="00807D6E" w:rsidRDefault="001A2D4F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D4F" w:rsidRPr="00807D6E" w:rsidRDefault="001A2D4F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D4F" w:rsidRPr="00807D6E" w:rsidRDefault="001A2D4F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D4F" w:rsidRPr="00807D6E" w:rsidRDefault="001A2D4F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D4F" w:rsidRPr="00807D6E" w:rsidRDefault="001A2D4F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9</w:t>
            </w:r>
          </w:p>
        </w:tc>
      </w:tr>
      <w:tr w:rsidR="00E54E22" w:rsidRPr="00807D6E" w:rsidTr="0007427E">
        <w:trPr>
          <w:trHeight w:val="20"/>
        </w:trPr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2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  <w:lang w:eastAsia="ru-RU"/>
              </w:rPr>
            </w:pPr>
            <w:bookmarkStart w:id="1" w:name="OLE_LINK82"/>
            <w:bookmarkStart w:id="2" w:name="OLE_LINK83"/>
            <w:r w:rsidRPr="00807D6E">
              <w:rPr>
                <w:sz w:val="24"/>
                <w:szCs w:val="24"/>
                <w:lang w:eastAsia="ru-RU"/>
              </w:rPr>
              <w:t>Газификация населенных пунктов Ярославской области (строительство межпоселковых газопроводов и распределительных газовых сетей с вводом их в эксплуатацию)</w:t>
            </w:r>
            <w:bookmarkEnd w:id="1"/>
            <w:bookmarkEnd w:id="2"/>
          </w:p>
        </w:tc>
        <w:tc>
          <w:tcPr>
            <w:tcW w:w="1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протяженность построенных газопроводов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right="-106"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200,4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5FC" w:rsidRPr="00807D6E" w:rsidRDefault="0047093E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195,9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5FC" w:rsidRPr="00807D6E" w:rsidRDefault="000F6C85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253,8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5FC" w:rsidRPr="00807D6E" w:rsidRDefault="003C322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50,3</w:t>
            </w:r>
          </w:p>
        </w:tc>
      </w:tr>
      <w:tr w:rsidR="00E54E22" w:rsidRPr="00807D6E" w:rsidTr="0007427E">
        <w:trPr>
          <w:trHeight w:val="787"/>
        </w:trPr>
        <w:tc>
          <w:tcPr>
            <w:tcW w:w="22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B45FC" w:rsidRPr="00807D6E" w:rsidRDefault="00DB45FC">
            <w:pPr>
              <w:ind w:firstLine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2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B45FC" w:rsidRPr="00807D6E" w:rsidRDefault="00DB45FC">
            <w:pPr>
              <w:ind w:firstLine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right="-106"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pacing w:val="-4"/>
                <w:sz w:val="24"/>
                <w:szCs w:val="24"/>
                <w:lang w:eastAsia="ru-RU"/>
              </w:rPr>
              <w:t>квартир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1432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5FC" w:rsidRPr="00807D6E" w:rsidRDefault="00124B62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1604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5FC" w:rsidRPr="00807D6E" w:rsidRDefault="000F6C85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5FC" w:rsidRPr="00807D6E" w:rsidRDefault="003C322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3059</w:t>
            </w:r>
          </w:p>
        </w:tc>
      </w:tr>
      <w:tr w:rsidR="00E54E22" w:rsidRPr="00807D6E" w:rsidTr="0007427E">
        <w:trPr>
          <w:trHeight w:val="300"/>
        </w:trPr>
        <w:tc>
          <w:tcPr>
            <w:tcW w:w="22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45FC" w:rsidRPr="00807D6E" w:rsidRDefault="00DB45FC">
            <w:pPr>
              <w:ind w:firstLine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2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45FC" w:rsidRPr="00807D6E" w:rsidRDefault="00DB45FC">
            <w:pPr>
              <w:ind w:firstLine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количество подготовленных проектов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5FC" w:rsidRPr="00807D6E" w:rsidRDefault="00DD62D0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5FC" w:rsidRPr="00807D6E" w:rsidRDefault="003C322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5E46BC" w:rsidRPr="00807D6E" w:rsidTr="0007427E">
        <w:trPr>
          <w:trHeight w:val="20"/>
        </w:trPr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1001A1" w:rsidRPr="00807D6E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524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1001A1" w:rsidRPr="00807D6E" w:rsidRDefault="001001A1" w:rsidP="0007427E">
            <w:pPr>
              <w:autoSpaceDE w:val="0"/>
              <w:autoSpaceDN w:val="0"/>
              <w:adjustRightInd w:val="0"/>
              <w:ind w:firstLine="0"/>
              <w:rPr>
                <w:spacing w:val="2"/>
                <w:sz w:val="24"/>
                <w:szCs w:val="24"/>
                <w:lang w:eastAsia="ru-RU"/>
              </w:rPr>
            </w:pPr>
            <w:r w:rsidRPr="00807D6E">
              <w:rPr>
                <w:spacing w:val="2"/>
                <w:sz w:val="24"/>
                <w:szCs w:val="24"/>
                <w:lang w:eastAsia="ru-RU"/>
              </w:rPr>
              <w:t xml:space="preserve">Модернизация объектов теплоснабжения (перевод котельных на газовое топливо) </w:t>
            </w:r>
          </w:p>
        </w:tc>
        <w:tc>
          <w:tcPr>
            <w:tcW w:w="1225" w:type="pct"/>
            <w:tcBorders>
              <w:left w:val="single" w:sz="4" w:space="0" w:color="auto"/>
            </w:tcBorders>
          </w:tcPr>
          <w:p w:rsidR="001001A1" w:rsidRPr="00807D6E" w:rsidRDefault="001001A1" w:rsidP="0007427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количество построенных и введенных в эксплуатацию котельных</w:t>
            </w:r>
          </w:p>
        </w:tc>
        <w:tc>
          <w:tcPr>
            <w:tcW w:w="483" w:type="pct"/>
          </w:tcPr>
          <w:p w:rsidR="001001A1" w:rsidRPr="00807D6E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95" w:type="pct"/>
          </w:tcPr>
          <w:p w:rsidR="001001A1" w:rsidRPr="00807D6E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9" w:type="pct"/>
          </w:tcPr>
          <w:p w:rsidR="001001A1" w:rsidRPr="00807D6E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</w:tcPr>
          <w:p w:rsidR="001001A1" w:rsidRPr="00807D6E" w:rsidRDefault="00B265F8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7" w:type="pct"/>
          </w:tcPr>
          <w:p w:rsidR="001001A1" w:rsidRPr="00807D6E" w:rsidRDefault="004A24AB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" w:type="pct"/>
          </w:tcPr>
          <w:p w:rsidR="001001A1" w:rsidRPr="00807D6E" w:rsidRDefault="003C322C" w:rsidP="003C322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5E46BC" w:rsidRPr="00807D6E" w:rsidTr="0007427E">
        <w:trPr>
          <w:trHeight w:val="20"/>
        </w:trPr>
        <w:tc>
          <w:tcPr>
            <w:tcW w:w="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1A1" w:rsidRPr="00807D6E" w:rsidRDefault="001001A1" w:rsidP="0007427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1A1" w:rsidRPr="00807D6E" w:rsidRDefault="001001A1" w:rsidP="0007427E">
            <w:pPr>
              <w:autoSpaceDE w:val="0"/>
              <w:autoSpaceDN w:val="0"/>
              <w:adjustRightInd w:val="0"/>
              <w:ind w:firstLine="0"/>
              <w:rPr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225" w:type="pct"/>
            <w:tcBorders>
              <w:left w:val="single" w:sz="4" w:space="0" w:color="auto"/>
              <w:bottom w:val="single" w:sz="4" w:space="0" w:color="auto"/>
            </w:tcBorders>
          </w:tcPr>
          <w:p w:rsidR="001001A1" w:rsidRPr="00807D6E" w:rsidRDefault="001001A1" w:rsidP="0007427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количество реконструированных и введенных в эксплуатацию котельных</w:t>
            </w: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:rsidR="001001A1" w:rsidRPr="00807D6E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:rsidR="001001A1" w:rsidRPr="00807D6E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1001A1" w:rsidRPr="00807D6E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:rsidR="001001A1" w:rsidRPr="00807D6E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:rsidR="001001A1" w:rsidRPr="00807D6E" w:rsidRDefault="00D1314B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1001A1" w:rsidRPr="00807D6E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5E46BC" w:rsidRPr="00807D6E" w:rsidTr="00C639C8">
        <w:trPr>
          <w:trHeight w:val="20"/>
        </w:trPr>
        <w:tc>
          <w:tcPr>
            <w:tcW w:w="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1A1" w:rsidRPr="00807D6E" w:rsidRDefault="001001A1" w:rsidP="0007427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1A1" w:rsidRPr="00807D6E" w:rsidRDefault="001001A1" w:rsidP="0007427E">
            <w:pPr>
              <w:autoSpaceDE w:val="0"/>
              <w:autoSpaceDN w:val="0"/>
              <w:adjustRightInd w:val="0"/>
              <w:ind w:firstLine="0"/>
              <w:rPr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1A1" w:rsidRPr="00807D6E" w:rsidRDefault="001001A1" w:rsidP="0007427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количество подготовленных проектов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:rsidR="001001A1" w:rsidRPr="00807D6E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</w:tcPr>
          <w:p w:rsidR="001001A1" w:rsidRPr="00807D6E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1001A1" w:rsidRPr="00807D6E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:rsidR="001001A1" w:rsidRPr="00807D6E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:rsidR="001001A1" w:rsidRPr="00807D6E" w:rsidRDefault="00DA2E4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1001A1" w:rsidRPr="00807D6E" w:rsidRDefault="00DA2E4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9</w:t>
            </w:r>
          </w:p>
        </w:tc>
      </w:tr>
      <w:tr w:rsidR="0098744E" w:rsidRPr="00807D6E" w:rsidTr="00AD201D">
        <w:trPr>
          <w:trHeight w:val="20"/>
        </w:trPr>
        <w:tc>
          <w:tcPr>
            <w:tcW w:w="227" w:type="pct"/>
            <w:tcBorders>
              <w:left w:val="single" w:sz="4" w:space="0" w:color="auto"/>
              <w:right w:val="single" w:sz="4" w:space="0" w:color="auto"/>
            </w:tcBorders>
          </w:tcPr>
          <w:p w:rsidR="0098744E" w:rsidRPr="00807D6E" w:rsidRDefault="0098744E" w:rsidP="0098744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24" w:type="pct"/>
            <w:tcBorders>
              <w:left w:val="single" w:sz="4" w:space="0" w:color="auto"/>
              <w:right w:val="single" w:sz="4" w:space="0" w:color="auto"/>
            </w:tcBorders>
          </w:tcPr>
          <w:p w:rsidR="0098744E" w:rsidRPr="00807D6E" w:rsidRDefault="0098744E" w:rsidP="00CA73F4">
            <w:pPr>
              <w:autoSpaceDE w:val="0"/>
              <w:autoSpaceDN w:val="0"/>
              <w:adjustRightInd w:val="0"/>
              <w:ind w:firstLine="0"/>
              <w:rPr>
                <w:spacing w:val="2"/>
                <w:sz w:val="24"/>
                <w:szCs w:val="24"/>
                <w:lang w:eastAsia="ru-RU"/>
              </w:rPr>
            </w:pPr>
            <w:r w:rsidRPr="00807D6E">
              <w:rPr>
                <w:spacing w:val="2"/>
                <w:sz w:val="24"/>
                <w:szCs w:val="24"/>
                <w:lang w:eastAsia="ru-RU"/>
              </w:rPr>
              <w:t>Строительство, реконструкция и модернизация объектов газоснабжения</w:t>
            </w:r>
          </w:p>
          <w:p w:rsidR="0098744E" w:rsidRPr="00807D6E" w:rsidRDefault="0098744E" w:rsidP="008B5A97">
            <w:pPr>
              <w:autoSpaceDE w:val="0"/>
              <w:autoSpaceDN w:val="0"/>
              <w:adjustRightInd w:val="0"/>
              <w:ind w:firstLine="0"/>
              <w:rPr>
                <w:spacing w:val="2"/>
                <w:sz w:val="24"/>
                <w:szCs w:val="24"/>
                <w:lang w:eastAsia="ru-RU"/>
              </w:rPr>
            </w:pPr>
            <w:r w:rsidRPr="00807D6E">
              <w:rPr>
                <w:spacing w:val="2"/>
                <w:sz w:val="24"/>
                <w:szCs w:val="24"/>
                <w:lang w:eastAsia="ru-RU"/>
              </w:rPr>
              <w:t>газораспределительных организаций Ярославской области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44E" w:rsidRPr="00807D6E" w:rsidRDefault="0098744E" w:rsidP="0007427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протяженность построенных и реконструированных газопроводов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:rsidR="0098744E" w:rsidRPr="00807D6E" w:rsidRDefault="0098744E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</w:tcPr>
          <w:p w:rsidR="0098744E" w:rsidRPr="00807D6E" w:rsidRDefault="0098744E" w:rsidP="00E0093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98744E" w:rsidRPr="00807D6E" w:rsidRDefault="0098744E" w:rsidP="00E0093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17,74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:rsidR="0098744E" w:rsidRPr="00807D6E" w:rsidRDefault="0098744E" w:rsidP="00E00933">
            <w:pPr>
              <w:autoSpaceDE w:val="0"/>
              <w:autoSpaceDN w:val="0"/>
              <w:adjustRightInd w:val="0"/>
              <w:spacing w:line="233" w:lineRule="auto"/>
              <w:ind w:right="-101"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23,6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:rsidR="0098744E" w:rsidRPr="00807D6E" w:rsidRDefault="00E56607" w:rsidP="00E00933">
            <w:pPr>
              <w:autoSpaceDE w:val="0"/>
              <w:autoSpaceDN w:val="0"/>
              <w:adjustRightInd w:val="0"/>
              <w:spacing w:line="233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98744E" w:rsidRPr="00807D6E" w:rsidRDefault="0098744E" w:rsidP="00E00933">
            <w:pPr>
              <w:autoSpaceDE w:val="0"/>
              <w:autoSpaceDN w:val="0"/>
              <w:adjustRightInd w:val="0"/>
              <w:spacing w:line="233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07D6E">
              <w:rPr>
                <w:sz w:val="24"/>
                <w:szCs w:val="24"/>
                <w:lang w:eastAsia="ru-RU"/>
              </w:rPr>
              <w:t>1,1</w:t>
            </w:r>
          </w:p>
        </w:tc>
      </w:tr>
    </w:tbl>
    <w:p w:rsidR="002829F5" w:rsidRPr="0086113D" w:rsidRDefault="002829F5" w:rsidP="0011234F">
      <w:pPr>
        <w:ind w:firstLine="0"/>
        <w:jc w:val="both"/>
        <w:rPr>
          <w:rFonts w:eastAsia="Calibri"/>
          <w:szCs w:val="28"/>
        </w:rPr>
      </w:pPr>
    </w:p>
    <w:p w:rsidR="00D067BE" w:rsidRDefault="00D067BE" w:rsidP="00D067BE">
      <w:pPr>
        <w:ind w:firstLine="708"/>
        <w:jc w:val="both"/>
        <w:rPr>
          <w:szCs w:val="28"/>
        </w:rPr>
      </w:pPr>
      <w:r>
        <w:rPr>
          <w:rFonts w:eastAsia="Calibri"/>
          <w:szCs w:val="28"/>
        </w:rPr>
        <w:t xml:space="preserve">4. </w:t>
      </w:r>
      <w:r w:rsidR="00F5788E">
        <w:rPr>
          <w:rFonts w:eastAsia="Calibri"/>
          <w:szCs w:val="28"/>
        </w:rPr>
        <w:t xml:space="preserve">В </w:t>
      </w:r>
      <w:r>
        <w:rPr>
          <w:rFonts w:eastAsia="Calibri"/>
          <w:szCs w:val="28"/>
        </w:rPr>
        <w:t>раздел</w:t>
      </w:r>
      <w:r w:rsidR="00F5788E">
        <w:rPr>
          <w:rFonts w:eastAsia="Calibri"/>
          <w:szCs w:val="28"/>
        </w:rPr>
        <w:t>е</w:t>
      </w:r>
      <w:r>
        <w:rPr>
          <w:rFonts w:eastAsia="Calibri"/>
          <w:szCs w:val="28"/>
        </w:rPr>
        <w:t xml:space="preserve"> </w:t>
      </w:r>
      <w:r w:rsidRPr="00807D6E">
        <w:rPr>
          <w:rFonts w:eastAsia="Calibri"/>
          <w:szCs w:val="28"/>
          <w:lang w:val="en-US"/>
        </w:rPr>
        <w:t>I</w:t>
      </w:r>
      <w:r w:rsidRPr="00807D6E">
        <w:rPr>
          <w:szCs w:val="28"/>
          <w:lang w:val="en-US"/>
        </w:rPr>
        <w:t>V</w:t>
      </w:r>
      <w:r w:rsidR="00F5788E">
        <w:rPr>
          <w:szCs w:val="28"/>
        </w:rPr>
        <w:t>:</w:t>
      </w:r>
    </w:p>
    <w:p w:rsidR="00F5788E" w:rsidRDefault="00F5788E" w:rsidP="00D067BE">
      <w:pPr>
        <w:ind w:firstLine="708"/>
        <w:jc w:val="both"/>
        <w:rPr>
          <w:szCs w:val="28"/>
        </w:rPr>
      </w:pPr>
      <w:r>
        <w:rPr>
          <w:szCs w:val="28"/>
        </w:rPr>
        <w:t xml:space="preserve">4.1. После абзаца восемнадцатого </w:t>
      </w:r>
      <w:r w:rsidR="00B52B2D">
        <w:rPr>
          <w:szCs w:val="28"/>
        </w:rPr>
        <w:t>до</w:t>
      </w:r>
      <w:r w:rsidR="0086113D">
        <w:rPr>
          <w:szCs w:val="28"/>
        </w:rPr>
        <w:t>полнить</w:t>
      </w:r>
      <w:r>
        <w:rPr>
          <w:szCs w:val="28"/>
        </w:rPr>
        <w:t xml:space="preserve"> абзац</w:t>
      </w:r>
      <w:r w:rsidR="0086113D">
        <w:rPr>
          <w:szCs w:val="28"/>
        </w:rPr>
        <w:t>ем</w:t>
      </w:r>
      <w:r>
        <w:rPr>
          <w:szCs w:val="28"/>
        </w:rPr>
        <w:t xml:space="preserve"> следующего содержания:</w:t>
      </w:r>
    </w:p>
    <w:p w:rsidR="00D067BE" w:rsidRDefault="00D067BE" w:rsidP="00295046">
      <w:pPr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>
        <w:rPr>
          <w:szCs w:val="28"/>
        </w:rPr>
        <w:t>«</w:t>
      </w:r>
      <w:r w:rsidR="00295046" w:rsidRPr="00DA1AFC">
        <w:rPr>
          <w:rFonts w:cs="Times New Roman"/>
          <w:szCs w:val="28"/>
          <w:lang w:eastAsia="ru-RU"/>
        </w:rPr>
        <w:t>Оценка результативности и эффективности использования субсиди</w:t>
      </w:r>
      <w:r w:rsidR="00295046">
        <w:rPr>
          <w:rFonts w:cs="Times New Roman"/>
          <w:szCs w:val="28"/>
          <w:lang w:eastAsia="ru-RU"/>
        </w:rPr>
        <w:t>и</w:t>
      </w:r>
      <w:r w:rsidR="00295046" w:rsidRPr="00DA1AFC">
        <w:rPr>
          <w:rFonts w:cs="Times New Roman"/>
          <w:szCs w:val="28"/>
          <w:lang w:eastAsia="ru-RU"/>
        </w:rPr>
        <w:t xml:space="preserve"> на реализацию мероприятий по строительству объектов газификации осуществляется на основании </w:t>
      </w:r>
      <w:r w:rsidR="00295046" w:rsidRPr="00807D6E">
        <w:rPr>
          <w:szCs w:val="28"/>
          <w:lang w:eastAsia="ru-RU"/>
        </w:rPr>
        <w:t>Методик</w:t>
      </w:r>
      <w:r w:rsidR="00295046">
        <w:rPr>
          <w:szCs w:val="28"/>
          <w:lang w:eastAsia="ru-RU"/>
        </w:rPr>
        <w:t>и</w:t>
      </w:r>
      <w:r w:rsidR="00295046" w:rsidRPr="00807D6E">
        <w:rPr>
          <w:szCs w:val="28"/>
          <w:lang w:eastAsia="ru-RU"/>
        </w:rPr>
        <w:t xml:space="preserve"> предоставления и распределения субсидии на реализацию мероприятий по строительству объектов газификации (приложение 1 к Программе)</w:t>
      </w:r>
      <w:r w:rsidR="00295046" w:rsidRPr="00DA1AFC">
        <w:rPr>
          <w:rFonts w:cs="Times New Roman"/>
          <w:szCs w:val="28"/>
          <w:lang w:eastAsia="ru-RU"/>
        </w:rPr>
        <w:t>.</w:t>
      </w:r>
      <w:r w:rsidR="00295046">
        <w:rPr>
          <w:rFonts w:cs="Times New Roman"/>
          <w:szCs w:val="28"/>
          <w:lang w:eastAsia="ru-RU"/>
        </w:rPr>
        <w:t xml:space="preserve"> </w:t>
      </w:r>
      <w:r w:rsidR="00295046" w:rsidRPr="00DA1AFC">
        <w:rPr>
          <w:rFonts w:cs="Times New Roman"/>
          <w:szCs w:val="28"/>
          <w:lang w:eastAsia="ru-RU"/>
        </w:rPr>
        <w:t>Оценка результативности и эффективности использования субсиди</w:t>
      </w:r>
      <w:r w:rsidR="00295046">
        <w:rPr>
          <w:rFonts w:cs="Times New Roman"/>
          <w:szCs w:val="28"/>
          <w:lang w:eastAsia="ru-RU"/>
        </w:rPr>
        <w:t>и</w:t>
      </w:r>
      <w:r w:rsidR="00295046" w:rsidRPr="00DA1AFC">
        <w:rPr>
          <w:rFonts w:cs="Times New Roman"/>
          <w:szCs w:val="28"/>
          <w:lang w:eastAsia="ru-RU"/>
        </w:rPr>
        <w:t xml:space="preserve"> на реализацию мероприятий по строительству и реконструкции объектов теплоснабжения осуществляется на основании </w:t>
      </w:r>
      <w:r w:rsidR="00295046" w:rsidRPr="00807D6E">
        <w:rPr>
          <w:szCs w:val="28"/>
          <w:lang w:eastAsia="ru-RU"/>
        </w:rPr>
        <w:t>Методик</w:t>
      </w:r>
      <w:r w:rsidR="00295046">
        <w:rPr>
          <w:szCs w:val="28"/>
          <w:lang w:eastAsia="ru-RU"/>
        </w:rPr>
        <w:t>и</w:t>
      </w:r>
      <w:r w:rsidR="00295046" w:rsidRPr="00807D6E">
        <w:rPr>
          <w:szCs w:val="28"/>
          <w:lang w:eastAsia="ru-RU"/>
        </w:rPr>
        <w:t xml:space="preserve"> предоставления и распределения субсидии на</w:t>
      </w:r>
      <w:r w:rsidR="00295046" w:rsidRPr="0086113D">
        <w:rPr>
          <w:rFonts w:cs="Times New Roman"/>
          <w:szCs w:val="28"/>
          <w:lang w:eastAsia="ru-RU"/>
        </w:rPr>
        <w:t xml:space="preserve"> </w:t>
      </w:r>
      <w:r w:rsidR="00295046" w:rsidRPr="00807D6E">
        <w:rPr>
          <w:szCs w:val="28"/>
          <w:lang w:eastAsia="ru-RU"/>
        </w:rPr>
        <w:t>реализацию мероприятий по строительству и реконструкции объектов теплоснабжения (приложение 2 к Программе)</w:t>
      </w:r>
      <w:r w:rsidR="00295046" w:rsidRPr="00DA1AFC">
        <w:rPr>
          <w:rFonts w:cs="Times New Roman"/>
          <w:szCs w:val="28"/>
          <w:lang w:eastAsia="ru-RU"/>
        </w:rPr>
        <w:t>.</w:t>
      </w:r>
      <w:r w:rsidR="00295046">
        <w:rPr>
          <w:rFonts w:cs="Times New Roman"/>
          <w:szCs w:val="28"/>
          <w:lang w:eastAsia="ru-RU"/>
        </w:rPr>
        <w:t>».</w:t>
      </w:r>
    </w:p>
    <w:p w:rsidR="00B52B2D" w:rsidRDefault="00B52B2D" w:rsidP="00295046">
      <w:pPr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4.2. Абзац девятнадцатый признать утратившим силу.</w:t>
      </w:r>
    </w:p>
    <w:p w:rsidR="00DB45FC" w:rsidRPr="00807D6E" w:rsidRDefault="00295046" w:rsidP="00AD201D">
      <w:pPr>
        <w:rPr>
          <w:szCs w:val="28"/>
        </w:rPr>
      </w:pPr>
      <w:r>
        <w:rPr>
          <w:rFonts w:eastAsia="Calibri"/>
          <w:szCs w:val="28"/>
        </w:rPr>
        <w:t>5</w:t>
      </w:r>
      <w:r w:rsidR="00CA73F4" w:rsidRPr="00807D6E">
        <w:rPr>
          <w:rFonts w:eastAsia="Calibri"/>
          <w:szCs w:val="28"/>
        </w:rPr>
        <w:t>.</w:t>
      </w:r>
      <w:r w:rsidR="00CA73F4">
        <w:rPr>
          <w:rFonts w:eastAsia="Calibri"/>
          <w:szCs w:val="28"/>
        </w:rPr>
        <w:t> </w:t>
      </w:r>
      <w:r w:rsidR="00DB45FC" w:rsidRPr="00807D6E">
        <w:rPr>
          <w:rFonts w:eastAsia="Calibri"/>
          <w:szCs w:val="28"/>
        </w:rPr>
        <w:t xml:space="preserve">В разделе </w:t>
      </w:r>
      <w:r w:rsidR="00DB45FC" w:rsidRPr="00807D6E">
        <w:rPr>
          <w:szCs w:val="28"/>
          <w:lang w:val="en-US"/>
        </w:rPr>
        <w:t>V</w:t>
      </w:r>
      <w:r w:rsidR="00DB45FC" w:rsidRPr="00807D6E">
        <w:rPr>
          <w:szCs w:val="28"/>
        </w:rPr>
        <w:t>:</w:t>
      </w:r>
    </w:p>
    <w:p w:rsidR="001E61DA" w:rsidRDefault="00295046" w:rsidP="00814085">
      <w:pPr>
        <w:jc w:val="both"/>
        <w:rPr>
          <w:szCs w:val="28"/>
        </w:rPr>
      </w:pPr>
      <w:r>
        <w:rPr>
          <w:szCs w:val="28"/>
        </w:rPr>
        <w:t>5</w:t>
      </w:r>
      <w:r w:rsidR="00DB45FC" w:rsidRPr="00807D6E">
        <w:rPr>
          <w:szCs w:val="28"/>
        </w:rPr>
        <w:t>.1</w:t>
      </w:r>
      <w:r w:rsidR="00CA73F4" w:rsidRPr="00807D6E">
        <w:rPr>
          <w:szCs w:val="28"/>
        </w:rPr>
        <w:t>.</w:t>
      </w:r>
      <w:r w:rsidR="00CA73F4">
        <w:rPr>
          <w:szCs w:val="28"/>
        </w:rPr>
        <w:t> </w:t>
      </w:r>
      <w:r w:rsidR="00DB45FC" w:rsidRPr="00807D6E">
        <w:rPr>
          <w:szCs w:val="28"/>
        </w:rPr>
        <w:t>Строку «Газификация населенных пунктов Ярославской области (строительство межпоселковых газопроводов и распределительных газовых сетей с вводом их в эксплуатацию)» изложить в следующей редакции:</w:t>
      </w:r>
    </w:p>
    <w:p w:rsidR="00E267C2" w:rsidRDefault="00E267C2">
      <w:pPr>
        <w:ind w:firstLine="0"/>
        <w:jc w:val="both"/>
        <w:rPr>
          <w:szCs w:val="28"/>
        </w:rPr>
        <w:sectPr w:rsidR="00E267C2" w:rsidSect="00142FBC">
          <w:headerReference w:type="default" r:id="rId12"/>
          <w:pgSz w:w="16838" w:h="11906" w:orient="landscape" w:code="9"/>
          <w:pgMar w:top="1985" w:right="1134" w:bottom="567" w:left="1134" w:header="709" w:footer="709" w:gutter="0"/>
          <w:cols w:space="708"/>
          <w:titlePg/>
          <w:docGrid w:linePitch="381"/>
        </w:sectPr>
      </w:pPr>
    </w:p>
    <w:tbl>
      <w:tblPr>
        <w:tblW w:w="5043" w:type="pct"/>
        <w:tblInd w:w="-85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712"/>
        <w:gridCol w:w="2266"/>
        <w:gridCol w:w="3261"/>
        <w:gridCol w:w="989"/>
        <w:gridCol w:w="1229"/>
        <w:gridCol w:w="1368"/>
        <w:gridCol w:w="1226"/>
        <w:gridCol w:w="960"/>
        <w:gridCol w:w="1093"/>
        <w:gridCol w:w="1706"/>
      </w:tblGrid>
      <w:tr w:rsidR="00E54E22" w:rsidRPr="00807D6E" w:rsidTr="00AD201D">
        <w:trPr>
          <w:trHeight w:val="473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0448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szCs w:val="28"/>
              </w:rPr>
              <w:lastRenderedPageBreak/>
              <w:br w:type="page"/>
            </w:r>
            <w:r w:rsidRPr="00807D6E">
              <w:rPr>
                <w:rFonts w:cs="Times New Roman"/>
                <w:sz w:val="20"/>
                <w:szCs w:val="20"/>
              </w:rPr>
              <w:t xml:space="preserve">№ </w:t>
            </w:r>
          </w:p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п/п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Наименование задачи/мероприятия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Результат выполнения мероприятия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Срок реализации, годы</w:t>
            </w:r>
          </w:p>
        </w:tc>
        <w:tc>
          <w:tcPr>
            <w:tcW w:w="15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Объём финансирования по годам,</w:t>
            </w:r>
            <w:r w:rsidRPr="00807D6E">
              <w:rPr>
                <w:rFonts w:cs="Times New Roman"/>
                <w:sz w:val="20"/>
                <w:szCs w:val="20"/>
              </w:rPr>
              <w:br/>
              <w:t xml:space="preserve"> тыс. руб.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Исполнитель</w:t>
            </w:r>
          </w:p>
          <w:p w:rsidR="00DB45FC" w:rsidRPr="00807D6E" w:rsidRDefault="00DB45FC">
            <w:pPr>
              <w:ind w:right="-86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и соисполнители</w:t>
            </w:r>
          </w:p>
        </w:tc>
      </w:tr>
      <w:tr w:rsidR="00AD201D" w:rsidRPr="00807D6E" w:rsidTr="00E56668">
        <w:trPr>
          <w:trHeight w:val="432"/>
        </w:trPr>
        <w:tc>
          <w:tcPr>
            <w:tcW w:w="2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наименование (единица измерения)</w:t>
            </w:r>
          </w:p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ОС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МБ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ВИ</w:t>
            </w:r>
          </w:p>
        </w:tc>
        <w:tc>
          <w:tcPr>
            <w:tcW w:w="5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DB45FC" w:rsidRPr="00807D6E" w:rsidRDefault="00DB45FC" w:rsidP="0007427E">
      <w:pPr>
        <w:autoSpaceDE w:val="0"/>
        <w:autoSpaceDN w:val="0"/>
        <w:adjustRightInd w:val="0"/>
        <w:ind w:firstLine="0"/>
        <w:outlineLvl w:val="1"/>
        <w:rPr>
          <w:rFonts w:cs="Times New Roman"/>
          <w:sz w:val="2"/>
          <w:szCs w:val="2"/>
          <w:lang w:eastAsia="ru-RU"/>
        </w:rPr>
      </w:pPr>
    </w:p>
    <w:tbl>
      <w:tblPr>
        <w:tblW w:w="5009" w:type="pct"/>
        <w:tblInd w:w="-34" w:type="dxa"/>
        <w:tblLayout w:type="fixed"/>
        <w:tblLook w:val="00A0" w:firstRow="1" w:lastRow="0" w:firstColumn="1" w:lastColumn="0" w:noHBand="0" w:noVBand="0"/>
      </w:tblPr>
      <w:tblGrid>
        <w:gridCol w:w="709"/>
        <w:gridCol w:w="2270"/>
        <w:gridCol w:w="3259"/>
        <w:gridCol w:w="995"/>
        <w:gridCol w:w="1229"/>
        <w:gridCol w:w="1363"/>
        <w:gridCol w:w="1232"/>
        <w:gridCol w:w="957"/>
        <w:gridCol w:w="1090"/>
        <w:gridCol w:w="1709"/>
      </w:tblGrid>
      <w:tr w:rsidR="00E54E22" w:rsidRPr="00807D6E" w:rsidTr="00CF1EC8">
        <w:trPr>
          <w:trHeight w:val="198"/>
          <w:tblHeader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807D6E" w:rsidRDefault="00DB45FC" w:rsidP="0011234F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807D6E" w:rsidRDefault="00DB45FC" w:rsidP="0011234F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45FC" w:rsidRPr="00807D6E" w:rsidRDefault="00DB45FC" w:rsidP="00C13C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DB45FC" w:rsidRPr="00807D6E" w:rsidRDefault="00DB45FC" w:rsidP="00C13C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DB45FC" w:rsidRPr="00807D6E" w:rsidRDefault="00DB45FC" w:rsidP="00C76EB3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FC" w:rsidRPr="00807D6E" w:rsidRDefault="00DB45FC" w:rsidP="002B540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86113D" w:rsidRPr="00807D6E" w:rsidTr="00CF1EC8">
        <w:trPr>
          <w:trHeight w:val="247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6113D" w:rsidRPr="00807D6E" w:rsidRDefault="0086113D" w:rsidP="0011234F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0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113D" w:rsidRPr="00807D6E" w:rsidRDefault="0086113D" w:rsidP="00E56668">
            <w:pPr>
              <w:autoSpaceDE w:val="0"/>
              <w:autoSpaceDN w:val="0"/>
              <w:adjustRightInd w:val="0"/>
              <w:ind w:firstLine="34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Газификация населенных пунктов Ярославской области (строительство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86113D" w:rsidRPr="00807D6E" w:rsidRDefault="0086113D" w:rsidP="0011234F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2017 − 2021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86113D" w:rsidRPr="00807D6E" w:rsidRDefault="0086113D" w:rsidP="00E56668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1482079,383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113D" w:rsidRPr="00807D6E" w:rsidRDefault="0086113D" w:rsidP="00E56668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788724,783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113D" w:rsidRPr="00807D6E" w:rsidRDefault="0086113D" w:rsidP="00E56668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71754,6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113D" w:rsidRPr="00807D6E" w:rsidRDefault="0086113D" w:rsidP="00E56668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621600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113D" w:rsidRPr="00807D6E" w:rsidRDefault="0086113D" w:rsidP="00E566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</w:tc>
      </w:tr>
      <w:tr w:rsidR="0086113D" w:rsidRPr="00807D6E" w:rsidTr="00CF1EC8">
        <w:trPr>
          <w:trHeight w:val="199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86113D" w:rsidRPr="00807D6E" w:rsidRDefault="0086113D" w:rsidP="00814085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02" w:type="pct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3D" w:rsidRPr="00807D6E" w:rsidRDefault="0086113D" w:rsidP="00E56668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межпоселковых газопроводов и распределительных газовых сетей с вводом их в эксплуатацию)</w:t>
            </w: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6113D" w:rsidRPr="00807D6E" w:rsidRDefault="0086113D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2017</w:t>
            </w:r>
          </w:p>
        </w:tc>
        <w:tc>
          <w:tcPr>
            <w:tcW w:w="460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6113D" w:rsidRPr="00807D6E" w:rsidRDefault="0086113D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118855,451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6113D" w:rsidRPr="00807D6E" w:rsidRDefault="0086113D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100386,451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6113D" w:rsidRPr="00807D6E" w:rsidRDefault="0086113D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14469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6113D" w:rsidRPr="00807D6E" w:rsidRDefault="0086113D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4000</w:t>
            </w:r>
          </w:p>
        </w:tc>
        <w:tc>
          <w:tcPr>
            <w:tcW w:w="5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13D" w:rsidRPr="00807D6E" w:rsidRDefault="0086113D" w:rsidP="00E566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ОМС</w:t>
            </w:r>
            <w:r>
              <w:rPr>
                <w:rFonts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>МОО</w:t>
            </w:r>
          </w:p>
        </w:tc>
      </w:tr>
      <w:tr w:rsidR="0086113D" w:rsidRPr="00807D6E" w:rsidTr="00AD201D">
        <w:trPr>
          <w:trHeight w:val="237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86113D" w:rsidRPr="00807D6E" w:rsidRDefault="0086113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0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3D" w:rsidRPr="00807D6E" w:rsidRDefault="0086113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6113D" w:rsidRPr="00807D6E" w:rsidRDefault="0086113D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2018</w:t>
            </w:r>
          </w:p>
        </w:tc>
        <w:tc>
          <w:tcPr>
            <w:tcW w:w="460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6113D" w:rsidRPr="00807D6E" w:rsidRDefault="0086113D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414537,989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6113D" w:rsidRPr="00807D6E" w:rsidRDefault="0086113D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194111,989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6113D" w:rsidRPr="00807D6E" w:rsidRDefault="0086113D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17426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6113D" w:rsidRPr="00807D6E" w:rsidRDefault="0086113D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203000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13D" w:rsidRPr="00807D6E" w:rsidRDefault="0086113D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113D" w:rsidRPr="00807D6E" w:rsidTr="00AD201D">
        <w:trPr>
          <w:trHeight w:val="255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86113D" w:rsidRPr="00807D6E" w:rsidRDefault="0086113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0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3D" w:rsidRPr="00807D6E" w:rsidRDefault="0086113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6113D" w:rsidRPr="00807D6E" w:rsidRDefault="0086113D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</w:tc>
        <w:tc>
          <w:tcPr>
            <w:tcW w:w="460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6113D" w:rsidRPr="00807D6E" w:rsidRDefault="0086113D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369627,983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6113D" w:rsidRPr="00807D6E" w:rsidRDefault="0086113D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188508,983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6113D" w:rsidRPr="00807D6E" w:rsidRDefault="0086113D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11619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6113D" w:rsidRPr="00807D6E" w:rsidRDefault="0086113D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169500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13D" w:rsidRPr="00807D6E" w:rsidRDefault="0086113D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113D" w:rsidRPr="00807D6E" w:rsidTr="00AD201D">
        <w:trPr>
          <w:trHeight w:val="229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86113D" w:rsidRPr="00807D6E" w:rsidRDefault="0086113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0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3D" w:rsidRPr="00807D6E" w:rsidRDefault="0086113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6113D" w:rsidRPr="00807D6E" w:rsidRDefault="0086113D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2020</w:t>
            </w:r>
          </w:p>
        </w:tc>
        <w:tc>
          <w:tcPr>
            <w:tcW w:w="460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6113D" w:rsidRPr="00807D6E" w:rsidRDefault="0086113D" w:rsidP="00271478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446084,96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6113D" w:rsidRPr="00807D6E" w:rsidRDefault="0086113D" w:rsidP="00271478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187312,36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6113D" w:rsidRPr="00807D6E" w:rsidRDefault="0086113D" w:rsidP="00271478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13672,6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6113D" w:rsidRPr="00807D6E" w:rsidRDefault="0086113D" w:rsidP="00271478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245100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13D" w:rsidRPr="00807D6E" w:rsidRDefault="0086113D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113D" w:rsidRPr="00807D6E" w:rsidTr="00AD201D">
        <w:trPr>
          <w:trHeight w:val="200"/>
        </w:trPr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113D" w:rsidRPr="00807D6E" w:rsidRDefault="0086113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0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3D" w:rsidRPr="00807D6E" w:rsidRDefault="0086113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113D" w:rsidRPr="00807D6E" w:rsidRDefault="0086113D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2021</w:t>
            </w:r>
          </w:p>
        </w:tc>
        <w:tc>
          <w:tcPr>
            <w:tcW w:w="4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13D" w:rsidRPr="00807D6E" w:rsidRDefault="0086113D" w:rsidP="00271478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132973</w:t>
            </w:r>
          </w:p>
        </w:tc>
        <w:tc>
          <w:tcPr>
            <w:tcW w:w="4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13D" w:rsidRPr="00807D6E" w:rsidRDefault="0086113D" w:rsidP="00271478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118405</w:t>
            </w: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13D" w:rsidRPr="00807D6E" w:rsidRDefault="0086113D" w:rsidP="00271478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14568</w:t>
            </w:r>
          </w:p>
        </w:tc>
        <w:tc>
          <w:tcPr>
            <w:tcW w:w="3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13D" w:rsidRPr="00807D6E" w:rsidRDefault="0086113D" w:rsidP="00271478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3D" w:rsidRPr="00807D6E" w:rsidRDefault="0086113D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DB45FC" w:rsidRPr="00807D6E" w:rsidRDefault="00DB45FC" w:rsidP="0011234F">
      <w:pPr>
        <w:ind w:firstLine="0"/>
        <w:rPr>
          <w:szCs w:val="28"/>
        </w:rPr>
      </w:pPr>
    </w:p>
    <w:p w:rsidR="00DB45FC" w:rsidRDefault="00295046" w:rsidP="00AD201D">
      <w:pPr>
        <w:jc w:val="both"/>
        <w:rPr>
          <w:szCs w:val="28"/>
        </w:rPr>
      </w:pPr>
      <w:r>
        <w:rPr>
          <w:szCs w:val="28"/>
        </w:rPr>
        <w:t>5</w:t>
      </w:r>
      <w:r w:rsidR="00DB45FC" w:rsidRPr="00807D6E">
        <w:rPr>
          <w:szCs w:val="28"/>
        </w:rPr>
        <w:t>.</w:t>
      </w:r>
      <w:r w:rsidR="00EA1B39" w:rsidRPr="00807D6E">
        <w:rPr>
          <w:szCs w:val="28"/>
        </w:rPr>
        <w:t>2</w:t>
      </w:r>
      <w:r w:rsidR="00677FF0" w:rsidRPr="00807D6E">
        <w:rPr>
          <w:szCs w:val="28"/>
        </w:rPr>
        <w:t>.</w:t>
      </w:r>
      <w:r w:rsidR="00677FF0">
        <w:rPr>
          <w:szCs w:val="28"/>
        </w:rPr>
        <w:t> </w:t>
      </w:r>
      <w:r w:rsidR="00DB45FC" w:rsidRPr="00807D6E">
        <w:rPr>
          <w:szCs w:val="28"/>
        </w:rPr>
        <w:t>Пункт</w:t>
      </w:r>
      <w:r w:rsidR="000959A5" w:rsidRPr="00807D6E">
        <w:rPr>
          <w:szCs w:val="28"/>
        </w:rPr>
        <w:t xml:space="preserve"> </w:t>
      </w:r>
      <w:r w:rsidR="00644743" w:rsidRPr="00807D6E">
        <w:rPr>
          <w:szCs w:val="28"/>
        </w:rPr>
        <w:t>3 и</w:t>
      </w:r>
      <w:r w:rsidR="00DB45FC" w:rsidRPr="00807D6E">
        <w:rPr>
          <w:szCs w:val="28"/>
        </w:rPr>
        <w:t>зложить в следующей редакции:</w:t>
      </w:r>
      <w:r w:rsidR="00B57CEF" w:rsidRPr="00807D6E">
        <w:rPr>
          <w:szCs w:val="28"/>
        </w:rPr>
        <w:t xml:space="preserve"> </w:t>
      </w:r>
    </w:p>
    <w:p w:rsidR="00276DAD" w:rsidRPr="00807D6E" w:rsidRDefault="00276DAD" w:rsidP="00AD201D">
      <w:pPr>
        <w:jc w:val="both"/>
        <w:rPr>
          <w:szCs w:val="28"/>
        </w:rPr>
      </w:pPr>
    </w:p>
    <w:tbl>
      <w:tblPr>
        <w:tblW w:w="5009" w:type="pct"/>
        <w:tblInd w:w="-34" w:type="dxa"/>
        <w:tblLayout w:type="fixed"/>
        <w:tblLook w:val="00A0" w:firstRow="1" w:lastRow="0" w:firstColumn="1" w:lastColumn="0" w:noHBand="0" w:noVBand="0"/>
      </w:tblPr>
      <w:tblGrid>
        <w:gridCol w:w="709"/>
        <w:gridCol w:w="2273"/>
        <w:gridCol w:w="3259"/>
        <w:gridCol w:w="992"/>
        <w:gridCol w:w="1229"/>
        <w:gridCol w:w="1363"/>
        <w:gridCol w:w="1232"/>
        <w:gridCol w:w="992"/>
        <w:gridCol w:w="1052"/>
        <w:gridCol w:w="1712"/>
      </w:tblGrid>
      <w:tr w:rsidR="00E56668" w:rsidRPr="00807D6E" w:rsidTr="00E56668">
        <w:trPr>
          <w:trHeight w:val="238"/>
          <w:tblHeader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B45FC" w:rsidRPr="00807D6E" w:rsidRDefault="00DB45FC" w:rsidP="00C13C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807D6E" w:rsidRDefault="00DB45FC" w:rsidP="00C76EB3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807D6E" w:rsidRDefault="00DB45FC" w:rsidP="002B540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807D6E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E56668" w:rsidRPr="00807D6E" w:rsidTr="00E56668">
        <w:trPr>
          <w:trHeight w:val="731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4743" w:rsidRPr="00807D6E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43" w:rsidRPr="00807D6E" w:rsidRDefault="00644743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 xml:space="preserve">Строительство межпоселкового газопровода высокого давления </w:t>
            </w:r>
            <w:r w:rsidRPr="00807D6E">
              <w:rPr>
                <w:rFonts w:cs="Times New Roman"/>
                <w:sz w:val="20"/>
                <w:szCs w:val="20"/>
                <w:lang w:val="en-US"/>
              </w:rPr>
              <w:t>II</w:t>
            </w:r>
            <w:r w:rsidRPr="00807D6E">
              <w:rPr>
                <w:rFonts w:cs="Times New Roman"/>
                <w:sz w:val="20"/>
                <w:szCs w:val="20"/>
              </w:rPr>
              <w:t xml:space="preserve"> категории г. Углич – дер. Черкасово Угличского МР. </w:t>
            </w:r>
            <w:r w:rsidR="00245D57" w:rsidRPr="00807D6E">
              <w:rPr>
                <w:rFonts w:cs="Times New Roman"/>
                <w:sz w:val="20"/>
                <w:szCs w:val="20"/>
              </w:rPr>
              <w:t>Паспорт</w:t>
            </w:r>
            <w:r w:rsidR="00245D57">
              <w:rPr>
                <w:rFonts w:cs="Times New Roman"/>
                <w:sz w:val="20"/>
                <w:szCs w:val="20"/>
              </w:rPr>
              <w:t> </w:t>
            </w:r>
            <w:r w:rsidRPr="00807D6E">
              <w:rPr>
                <w:rFonts w:cs="Times New Roman"/>
                <w:sz w:val="20"/>
                <w:szCs w:val="20"/>
              </w:rPr>
              <w:t>25 приложения 4 к Программе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4743" w:rsidRPr="00807D6E" w:rsidRDefault="00644743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644743" w:rsidRPr="00807D6E" w:rsidRDefault="00644743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644743" w:rsidRPr="00807D6E" w:rsidRDefault="00644743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4743" w:rsidRPr="00807D6E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5,1</w:t>
            </w:r>
          </w:p>
          <w:p w:rsidR="00644743" w:rsidRPr="00807D6E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5,2</w:t>
            </w:r>
          </w:p>
          <w:p w:rsidR="00644743" w:rsidRPr="00807D6E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644743" w:rsidRPr="00807D6E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145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44743" w:rsidRPr="00807D6E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2020</w:t>
            </w:r>
          </w:p>
          <w:p w:rsidR="00644743" w:rsidRPr="00807D6E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2021</w:t>
            </w:r>
          </w:p>
          <w:p w:rsidR="00644743" w:rsidRPr="00807D6E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644743" w:rsidRPr="00807D6E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44743" w:rsidRPr="00807D6E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</w:t>
            </w:r>
            <w:r w:rsidR="005A533B" w:rsidRPr="00807D6E">
              <w:rPr>
                <w:rFonts w:cs="Times New Roman"/>
                <w:sz w:val="20"/>
                <w:szCs w:val="20"/>
              </w:rPr>
              <w:t>3814</w:t>
            </w:r>
          </w:p>
          <w:p w:rsidR="00644743" w:rsidRPr="00807D6E" w:rsidRDefault="00400F3C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15607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4743" w:rsidRPr="00807D6E" w:rsidRDefault="005A533B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12432</w:t>
            </w:r>
          </w:p>
          <w:p w:rsidR="00644743" w:rsidRPr="00807D6E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14047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44743" w:rsidRPr="00807D6E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</w:t>
            </w:r>
            <w:r w:rsidR="005A533B" w:rsidRPr="00807D6E">
              <w:rPr>
                <w:rFonts w:cs="Times New Roman"/>
                <w:sz w:val="20"/>
                <w:szCs w:val="20"/>
              </w:rPr>
              <w:t>382</w:t>
            </w:r>
          </w:p>
          <w:p w:rsidR="00644743" w:rsidRPr="00807D6E" w:rsidRDefault="00400F3C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1560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4743" w:rsidRPr="00807D6E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43" w:rsidRPr="00807D6E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ДЖКХЭиРТ</w:t>
            </w:r>
            <w:r w:rsidRPr="00807D6E">
              <w:rPr>
                <w:rFonts w:cs="Times New Roman"/>
                <w:sz w:val="20"/>
                <w:szCs w:val="20"/>
              </w:rPr>
              <w:t>,</w:t>
            </w:r>
          </w:p>
          <w:p w:rsidR="00644743" w:rsidRPr="00807D6E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ОМС</w:t>
            </w:r>
          </w:p>
          <w:p w:rsidR="00644743" w:rsidRPr="00807D6E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Угличского МР</w:t>
            </w:r>
          </w:p>
        </w:tc>
      </w:tr>
    </w:tbl>
    <w:p w:rsidR="002B216F" w:rsidRPr="00807D6E" w:rsidRDefault="002B216F" w:rsidP="0011234F">
      <w:pPr>
        <w:ind w:firstLine="0"/>
        <w:rPr>
          <w:sz w:val="30"/>
          <w:szCs w:val="30"/>
        </w:rPr>
      </w:pPr>
    </w:p>
    <w:p w:rsidR="005C5D2B" w:rsidRPr="00807D6E" w:rsidRDefault="00295046" w:rsidP="00AD201D">
      <w:pPr>
        <w:rPr>
          <w:sz w:val="30"/>
          <w:szCs w:val="30"/>
        </w:rPr>
      </w:pPr>
      <w:r>
        <w:rPr>
          <w:sz w:val="30"/>
          <w:szCs w:val="30"/>
        </w:rPr>
        <w:t>5</w:t>
      </w:r>
      <w:r w:rsidR="005C5D2B" w:rsidRPr="00807D6E">
        <w:rPr>
          <w:sz w:val="30"/>
          <w:szCs w:val="30"/>
        </w:rPr>
        <w:t>.3</w:t>
      </w:r>
      <w:r w:rsidR="00245D57" w:rsidRPr="00807D6E">
        <w:rPr>
          <w:sz w:val="30"/>
          <w:szCs w:val="30"/>
        </w:rPr>
        <w:t>.</w:t>
      </w:r>
      <w:r w:rsidR="00245D57">
        <w:rPr>
          <w:sz w:val="30"/>
          <w:szCs w:val="30"/>
        </w:rPr>
        <w:t> </w:t>
      </w:r>
      <w:r w:rsidR="005C5D2B" w:rsidRPr="00807D6E">
        <w:rPr>
          <w:szCs w:val="28"/>
        </w:rPr>
        <w:t>Пункт</w:t>
      </w:r>
      <w:r w:rsidR="00A0146C" w:rsidRPr="00807D6E">
        <w:rPr>
          <w:szCs w:val="28"/>
        </w:rPr>
        <w:t>ы</w:t>
      </w:r>
      <w:r w:rsidR="005C5D2B" w:rsidRPr="00807D6E">
        <w:rPr>
          <w:szCs w:val="28"/>
        </w:rPr>
        <w:t xml:space="preserve"> 6</w:t>
      </w:r>
      <w:r w:rsidR="00A0146C" w:rsidRPr="00807D6E">
        <w:rPr>
          <w:szCs w:val="28"/>
        </w:rPr>
        <w:t>, 7</w:t>
      </w:r>
      <w:r w:rsidR="005C5D2B" w:rsidRPr="00807D6E">
        <w:rPr>
          <w:szCs w:val="28"/>
        </w:rPr>
        <w:t xml:space="preserve"> изложить в следующей редакции:</w:t>
      </w:r>
    </w:p>
    <w:p w:rsidR="00DB45FC" w:rsidRPr="00807D6E" w:rsidRDefault="00DB45FC" w:rsidP="00AD201D">
      <w:pPr>
        <w:tabs>
          <w:tab w:val="left" w:pos="993"/>
        </w:tabs>
        <w:ind w:left="-284" w:firstLine="0"/>
        <w:rPr>
          <w:sz w:val="24"/>
          <w:szCs w:val="24"/>
        </w:rPr>
      </w:pPr>
    </w:p>
    <w:tbl>
      <w:tblPr>
        <w:tblW w:w="5009" w:type="pct"/>
        <w:tblInd w:w="-34" w:type="dxa"/>
        <w:tblLayout w:type="fixed"/>
        <w:tblLook w:val="00A0" w:firstRow="1" w:lastRow="0" w:firstColumn="1" w:lastColumn="0" w:noHBand="0" w:noVBand="0"/>
      </w:tblPr>
      <w:tblGrid>
        <w:gridCol w:w="709"/>
        <w:gridCol w:w="2273"/>
        <w:gridCol w:w="3259"/>
        <w:gridCol w:w="992"/>
        <w:gridCol w:w="1229"/>
        <w:gridCol w:w="1363"/>
        <w:gridCol w:w="1232"/>
        <w:gridCol w:w="992"/>
        <w:gridCol w:w="1052"/>
        <w:gridCol w:w="1712"/>
      </w:tblGrid>
      <w:tr w:rsidR="00E56668" w:rsidRPr="00807D6E" w:rsidTr="00E56668">
        <w:trPr>
          <w:trHeight w:val="238"/>
          <w:tblHeader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E56668" w:rsidRPr="00807D6E" w:rsidTr="00E56668">
        <w:trPr>
          <w:trHeight w:val="319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2B" w:rsidRPr="00807D6E" w:rsidRDefault="005C5D2B" w:rsidP="000A1B9B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Строительство газопровода </w:t>
            </w:r>
            <w:r w:rsidR="00D51AEC" w:rsidRPr="00807D6E">
              <w:rPr>
                <w:rFonts w:cs="Times New Roman"/>
                <w:sz w:val="20"/>
                <w:szCs w:val="20"/>
                <w:lang w:eastAsia="ru-RU"/>
              </w:rPr>
              <w:t>к</w:t>
            </w:r>
            <w:r w:rsidR="00D51AEC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>дер</w:t>
            </w:r>
            <w:r w:rsidR="00D51AEC" w:rsidRPr="00807D6E">
              <w:rPr>
                <w:rFonts w:cs="Times New Roman"/>
                <w:sz w:val="20"/>
                <w:szCs w:val="20"/>
                <w:lang w:eastAsia="ru-RU"/>
              </w:rPr>
              <w:t>.</w:t>
            </w:r>
            <w:r w:rsidR="00D51AEC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>Кормилицино, дер. Комарово (II этап газопровода к дер. Кормилицино, дер. Ершово, дер</w:t>
            </w:r>
            <w:r w:rsidR="00D51AEC" w:rsidRPr="00807D6E">
              <w:rPr>
                <w:rFonts w:cs="Times New Roman"/>
                <w:sz w:val="20"/>
                <w:szCs w:val="20"/>
                <w:lang w:eastAsia="ru-RU"/>
              </w:rPr>
              <w:t>.</w:t>
            </w:r>
            <w:r w:rsidR="00D51AEC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Ноготино, 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lastRenderedPageBreak/>
              <w:t>дер</w:t>
            </w:r>
            <w:r w:rsidR="00D51AEC" w:rsidRPr="00807D6E">
              <w:rPr>
                <w:rFonts w:cs="Times New Roman"/>
                <w:sz w:val="20"/>
                <w:szCs w:val="20"/>
                <w:lang w:eastAsia="ru-RU"/>
              </w:rPr>
              <w:t>.</w:t>
            </w:r>
            <w:r w:rsidR="00D51AEC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Комарово) Ярославского МР, в том числе задолженность за выполненные работы </w:t>
            </w:r>
            <w:r w:rsidR="00D51AEC" w:rsidRPr="00807D6E">
              <w:rPr>
                <w:rFonts w:cs="Times New Roman"/>
                <w:sz w:val="20"/>
                <w:szCs w:val="20"/>
                <w:lang w:eastAsia="ru-RU"/>
              </w:rPr>
              <w:t>2016</w:t>
            </w:r>
            <w:r w:rsidR="00D51AEC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="008D1407" w:rsidRPr="00807D6E">
              <w:rPr>
                <w:rFonts w:cs="Times New Roman"/>
                <w:sz w:val="20"/>
                <w:szCs w:val="20"/>
                <w:lang w:eastAsia="ru-RU"/>
              </w:rPr>
              <w:t>года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>, 2019 год</w:t>
            </w:r>
            <w:r w:rsidR="008D1407" w:rsidRPr="00807D6E">
              <w:rPr>
                <w:rFonts w:cs="Times New Roman"/>
                <w:sz w:val="20"/>
                <w:szCs w:val="20"/>
                <w:lang w:eastAsia="ru-RU"/>
              </w:rPr>
              <w:t>а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. </w:t>
            </w:r>
          </w:p>
          <w:p w:rsidR="005C5D2B" w:rsidRPr="00807D6E" w:rsidRDefault="005C5D2B" w:rsidP="000A1B9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Паспорт 11 приложения 4 к Программе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5D2B" w:rsidRPr="00807D6E" w:rsidRDefault="005C5D2B" w:rsidP="000A1B9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lastRenderedPageBreak/>
              <w:t>протяженность построенных газопроводов, км</w:t>
            </w:r>
          </w:p>
          <w:p w:rsidR="005C5D2B" w:rsidRPr="00807D6E" w:rsidRDefault="005C5D2B" w:rsidP="000A1B9B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5C5D2B" w:rsidRPr="00807D6E" w:rsidRDefault="005C5D2B" w:rsidP="000A1B9B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5C5D2B" w:rsidRPr="00807D6E" w:rsidRDefault="005C5D2B" w:rsidP="000A1B9B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5C5D2B" w:rsidRPr="00807D6E" w:rsidRDefault="005C5D2B" w:rsidP="000A1B9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2,3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6,6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140</w:t>
            </w:r>
          </w:p>
          <w:p w:rsidR="005C5D2B" w:rsidRPr="00807D6E" w:rsidRDefault="005C5D2B" w:rsidP="00245D5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170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2017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2017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2020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2017</w:t>
            </w:r>
          </w:p>
          <w:p w:rsidR="005C5D2B" w:rsidRPr="00807D6E" w:rsidRDefault="005C5D2B" w:rsidP="00245D5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5C5D2B" w:rsidRPr="00807D6E" w:rsidRDefault="005C5D2B" w:rsidP="00245D5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1538,372</w:t>
            </w:r>
          </w:p>
          <w:p w:rsidR="005C5D2B" w:rsidRPr="00807D6E" w:rsidRDefault="005C5D2B" w:rsidP="00DB1B53">
            <w:pPr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</w:rPr>
            </w:pPr>
            <w:r w:rsidRPr="00807D6E">
              <w:rPr>
                <w:rFonts w:cs="Times New Roman"/>
                <w:sz w:val="20"/>
                <w:szCs w:val="20"/>
              </w:rPr>
              <w:t>5000</w:t>
            </w:r>
          </w:p>
          <w:p w:rsidR="005C5D2B" w:rsidRPr="00807D6E" w:rsidRDefault="005C5D2B" w:rsidP="00F4128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17797,59</w:t>
            </w:r>
          </w:p>
          <w:p w:rsidR="005C5D2B" w:rsidRPr="00807D6E" w:rsidRDefault="005C5D2B" w:rsidP="00E14C6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13561,587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1230,372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5000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2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14561,59</w:t>
            </w:r>
          </w:p>
          <w:p w:rsidR="005C5D2B" w:rsidRPr="00807D6E" w:rsidRDefault="005C5D2B" w:rsidP="00245D5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13561,587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308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5C5D2B" w:rsidRPr="00807D6E" w:rsidRDefault="005C5D2B" w:rsidP="00245D5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3236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ДЖКХЭиРТ</w:t>
            </w:r>
            <w:r w:rsidRPr="00807D6E">
              <w:rPr>
                <w:rFonts w:cs="Times New Roman"/>
                <w:sz w:val="20"/>
                <w:szCs w:val="20"/>
              </w:rPr>
              <w:t>,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ОМС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Ярославского МР</w:t>
            </w:r>
          </w:p>
        </w:tc>
      </w:tr>
      <w:tr w:rsidR="00E56668" w:rsidRPr="00807D6E" w:rsidTr="00E56668">
        <w:trPr>
          <w:trHeight w:val="731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2B" w:rsidRPr="00807D6E" w:rsidRDefault="005C5D2B" w:rsidP="00D51AEC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Строительство распределительных газовых сетей с. Курба Ярославского МР, в том числе задолженность за выполненные работы </w:t>
            </w:r>
            <w:r w:rsidR="00D51AEC" w:rsidRPr="00807D6E">
              <w:rPr>
                <w:rFonts w:cs="Times New Roman"/>
                <w:sz w:val="20"/>
                <w:szCs w:val="20"/>
                <w:lang w:eastAsia="ru-RU"/>
              </w:rPr>
              <w:t>2018</w:t>
            </w:r>
            <w:r w:rsidR="00D51AEC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="008D1407" w:rsidRPr="00807D6E">
              <w:rPr>
                <w:rFonts w:cs="Times New Roman"/>
                <w:sz w:val="20"/>
                <w:szCs w:val="20"/>
                <w:lang w:eastAsia="ru-RU"/>
              </w:rPr>
              <w:t>года</w:t>
            </w:r>
            <w:r w:rsidR="00EC0870" w:rsidRPr="00807D6E">
              <w:rPr>
                <w:rFonts w:cs="Times New Roman"/>
                <w:sz w:val="20"/>
                <w:szCs w:val="20"/>
                <w:lang w:eastAsia="ru-RU"/>
              </w:rPr>
              <w:t>, 2019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> год</w:t>
            </w:r>
            <w:r w:rsidR="008D1407" w:rsidRPr="00807D6E">
              <w:rPr>
                <w:rFonts w:cs="Times New Roman"/>
                <w:sz w:val="20"/>
                <w:szCs w:val="20"/>
                <w:lang w:eastAsia="ru-RU"/>
              </w:rPr>
              <w:t>а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. </w:t>
            </w:r>
            <w:r w:rsidRPr="00807D6E">
              <w:rPr>
                <w:rFonts w:cs="Times New Roman"/>
                <w:sz w:val="20"/>
                <w:szCs w:val="20"/>
              </w:rPr>
              <w:t>Паспорт 26 приложения 4 к Программе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5D2B" w:rsidRPr="00807D6E" w:rsidRDefault="005C5D2B" w:rsidP="000A1B9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5C5D2B" w:rsidRPr="00807D6E" w:rsidRDefault="005C5D2B" w:rsidP="000A1B9B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33765B" w:rsidRPr="00807D6E" w:rsidRDefault="0033765B" w:rsidP="000A1B9B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5C5D2B" w:rsidRPr="00807D6E" w:rsidRDefault="005C5D2B" w:rsidP="000A1B9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10,1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8,9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33765B" w:rsidRPr="00807D6E" w:rsidRDefault="0033765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500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298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2018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33765B" w:rsidRPr="00807D6E" w:rsidRDefault="0033765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2020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2018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28058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17980,125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12536,021</w:t>
            </w:r>
          </w:p>
          <w:p w:rsidR="0033765B" w:rsidRPr="00807D6E" w:rsidRDefault="0033765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1219,046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26655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17081,125</w:t>
            </w:r>
          </w:p>
          <w:p w:rsidR="0033765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12536,021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5</w:t>
            </w:r>
          </w:p>
          <w:p w:rsidR="005C5D2B" w:rsidRPr="00807D6E" w:rsidRDefault="0033765B" w:rsidP="0033765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1219,046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1403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899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ДЖКХЭиРТ</w:t>
            </w:r>
            <w:r w:rsidRPr="00807D6E">
              <w:rPr>
                <w:rFonts w:cs="Times New Roman"/>
                <w:sz w:val="20"/>
                <w:szCs w:val="20"/>
              </w:rPr>
              <w:t>,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ОМС</w:t>
            </w:r>
          </w:p>
          <w:p w:rsidR="005C5D2B" w:rsidRPr="00807D6E" w:rsidRDefault="005C5D2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Ярославского МР</w:t>
            </w:r>
          </w:p>
        </w:tc>
      </w:tr>
    </w:tbl>
    <w:p w:rsidR="00866FAB" w:rsidRPr="00807D6E" w:rsidRDefault="00866FAB" w:rsidP="0011234F">
      <w:pPr>
        <w:tabs>
          <w:tab w:val="left" w:pos="13080"/>
        </w:tabs>
        <w:ind w:firstLine="0"/>
        <w:rPr>
          <w:szCs w:val="28"/>
        </w:rPr>
      </w:pPr>
    </w:p>
    <w:p w:rsidR="007439D5" w:rsidRPr="00807D6E" w:rsidRDefault="00295046" w:rsidP="00AD201D">
      <w:pPr>
        <w:tabs>
          <w:tab w:val="left" w:pos="13080"/>
        </w:tabs>
        <w:rPr>
          <w:szCs w:val="28"/>
        </w:rPr>
      </w:pPr>
      <w:r>
        <w:rPr>
          <w:szCs w:val="28"/>
        </w:rPr>
        <w:t>5</w:t>
      </w:r>
      <w:r w:rsidR="00866FAB" w:rsidRPr="00807D6E">
        <w:rPr>
          <w:szCs w:val="28"/>
        </w:rPr>
        <w:t>.4</w:t>
      </w:r>
      <w:r w:rsidR="00D51AEC" w:rsidRPr="00807D6E">
        <w:rPr>
          <w:szCs w:val="28"/>
        </w:rPr>
        <w:t>.</w:t>
      </w:r>
      <w:r w:rsidR="00D51AEC">
        <w:rPr>
          <w:szCs w:val="28"/>
        </w:rPr>
        <w:t> </w:t>
      </w:r>
      <w:r w:rsidR="00866FAB" w:rsidRPr="00807D6E">
        <w:rPr>
          <w:szCs w:val="28"/>
        </w:rPr>
        <w:t>Пункт 11 изложить в следующей редакции:</w:t>
      </w:r>
    </w:p>
    <w:p w:rsidR="00866FAB" w:rsidRPr="00807D6E" w:rsidRDefault="00866FAB" w:rsidP="0011234F">
      <w:pPr>
        <w:tabs>
          <w:tab w:val="left" w:pos="13080"/>
        </w:tabs>
        <w:ind w:firstLine="0"/>
        <w:rPr>
          <w:szCs w:val="28"/>
        </w:rPr>
      </w:pPr>
    </w:p>
    <w:tbl>
      <w:tblPr>
        <w:tblW w:w="5009" w:type="pct"/>
        <w:tblInd w:w="-34" w:type="dxa"/>
        <w:tblLayout w:type="fixed"/>
        <w:tblLook w:val="00A0" w:firstRow="1" w:lastRow="0" w:firstColumn="1" w:lastColumn="0" w:noHBand="0" w:noVBand="0"/>
      </w:tblPr>
      <w:tblGrid>
        <w:gridCol w:w="709"/>
        <w:gridCol w:w="2273"/>
        <w:gridCol w:w="3259"/>
        <w:gridCol w:w="992"/>
        <w:gridCol w:w="1229"/>
        <w:gridCol w:w="1363"/>
        <w:gridCol w:w="1232"/>
        <w:gridCol w:w="992"/>
        <w:gridCol w:w="1052"/>
        <w:gridCol w:w="1712"/>
      </w:tblGrid>
      <w:tr w:rsidR="00E56668" w:rsidRPr="00807D6E" w:rsidTr="00E56668">
        <w:trPr>
          <w:trHeight w:val="238"/>
          <w:tblHeader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66FAB" w:rsidRPr="00807D6E" w:rsidRDefault="00866FA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AB" w:rsidRPr="00807D6E" w:rsidRDefault="00866FAB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FAB" w:rsidRPr="00807D6E" w:rsidRDefault="00866FA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FAB" w:rsidRPr="00807D6E" w:rsidRDefault="00866FA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66FAB" w:rsidRPr="00807D6E" w:rsidRDefault="00866FA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866FAB" w:rsidRPr="00807D6E" w:rsidRDefault="00866FA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FAB" w:rsidRPr="00807D6E" w:rsidRDefault="00866FA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66FAB" w:rsidRPr="00807D6E" w:rsidRDefault="00866FA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FAB" w:rsidRPr="00807D6E" w:rsidRDefault="00866FA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AB" w:rsidRPr="00807D6E" w:rsidRDefault="00866FAB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E56668" w:rsidRPr="00807D6E" w:rsidTr="0075172E">
        <w:trPr>
          <w:trHeight w:val="731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6BD" w:rsidRPr="00807D6E" w:rsidRDefault="004546BD" w:rsidP="00E76BB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11.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6BD" w:rsidRPr="00807D6E" w:rsidRDefault="004546BD" w:rsidP="008D14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Строительство межпоселкового газопровода высокого давления дер. Малое Марьино – дер. Семлово – дер. Козлово – дер. Федурино Даниловского МР, в том числе задолженность за выполненные работы 2018</w:t>
            </w:r>
            <w:r w:rsidR="008D1407" w:rsidRPr="00807D6E">
              <w:rPr>
                <w:rFonts w:cs="Times New Roman"/>
                <w:sz w:val="20"/>
                <w:szCs w:val="20"/>
                <w:lang w:eastAsia="ru-RU"/>
              </w:rPr>
              <w:t xml:space="preserve"> года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>, 2019 год</w:t>
            </w:r>
            <w:r w:rsidR="008D1407" w:rsidRPr="00807D6E">
              <w:rPr>
                <w:rFonts w:cs="Times New Roman"/>
                <w:sz w:val="20"/>
                <w:szCs w:val="20"/>
                <w:lang w:eastAsia="ru-RU"/>
              </w:rPr>
              <w:t>а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. Паспорт 30 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lastRenderedPageBreak/>
              <w:t>приложения 4 к Программе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6BD" w:rsidRPr="00807D6E" w:rsidRDefault="004546BD" w:rsidP="000A1B9B">
            <w:pPr>
              <w:spacing w:line="216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lastRenderedPageBreak/>
              <w:t>протяженность построенных газопроводов, км</w:t>
            </w:r>
          </w:p>
          <w:p w:rsidR="004546BD" w:rsidRPr="00807D6E" w:rsidRDefault="004546BD" w:rsidP="000A1B9B">
            <w:pPr>
              <w:spacing w:line="216" w:lineRule="auto"/>
              <w:ind w:firstLine="0"/>
              <w:rPr>
                <w:rFonts w:cs="Times New Roman"/>
                <w:sz w:val="20"/>
                <w:szCs w:val="20"/>
              </w:rPr>
            </w:pPr>
          </w:p>
          <w:p w:rsidR="004546BD" w:rsidRPr="00807D6E" w:rsidRDefault="004546BD" w:rsidP="000A1B9B">
            <w:pPr>
              <w:spacing w:line="216" w:lineRule="auto"/>
              <w:ind w:firstLine="0"/>
              <w:rPr>
                <w:rFonts w:cs="Times New Roman"/>
                <w:sz w:val="20"/>
                <w:szCs w:val="20"/>
              </w:rPr>
            </w:pPr>
          </w:p>
          <w:p w:rsidR="00307399" w:rsidRPr="00807D6E" w:rsidRDefault="00307399" w:rsidP="000A1B9B">
            <w:pPr>
              <w:spacing w:line="216" w:lineRule="auto"/>
              <w:ind w:firstLine="0"/>
              <w:rPr>
                <w:rFonts w:cs="Times New Roman"/>
                <w:sz w:val="20"/>
                <w:szCs w:val="20"/>
              </w:rPr>
            </w:pPr>
          </w:p>
          <w:p w:rsidR="004546BD" w:rsidRPr="00807D6E" w:rsidRDefault="004546BD" w:rsidP="000A1B9B">
            <w:pPr>
              <w:spacing w:line="216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46BD" w:rsidRPr="00807D6E" w:rsidRDefault="004546B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5,6</w:t>
            </w:r>
          </w:p>
          <w:p w:rsidR="004546BD" w:rsidRPr="00807D6E" w:rsidRDefault="004546B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16,7</w:t>
            </w:r>
          </w:p>
          <w:p w:rsidR="004546BD" w:rsidRPr="00807D6E" w:rsidRDefault="004546B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307399" w:rsidRPr="00807D6E" w:rsidRDefault="00307399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4546BD" w:rsidRPr="00807D6E" w:rsidRDefault="004546B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4546BD" w:rsidRPr="00807D6E" w:rsidRDefault="004546B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302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4546BD" w:rsidRPr="00807D6E" w:rsidRDefault="004546B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2018</w:t>
            </w:r>
          </w:p>
          <w:p w:rsidR="004546BD" w:rsidRPr="00807D6E" w:rsidRDefault="004546B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4546BD" w:rsidRPr="00807D6E" w:rsidRDefault="004546B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307399" w:rsidRPr="00807D6E" w:rsidRDefault="00307399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2020</w:t>
            </w:r>
          </w:p>
          <w:p w:rsidR="004546BD" w:rsidRPr="00807D6E" w:rsidRDefault="004546B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4546BD" w:rsidRPr="00807D6E" w:rsidRDefault="004546B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546BD" w:rsidRPr="00807D6E" w:rsidRDefault="004546BD" w:rsidP="00F138F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10042,709</w:t>
            </w:r>
          </w:p>
          <w:p w:rsidR="00C6062A" w:rsidRDefault="004546B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28953,06</w:t>
            </w:r>
          </w:p>
          <w:p w:rsidR="00C6062A" w:rsidRDefault="004546B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1555,981</w:t>
            </w:r>
          </w:p>
          <w:p w:rsidR="00C6062A" w:rsidRDefault="00307399" w:rsidP="0075172E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</w:rPr>
              <w:t>3599,106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6BD" w:rsidRPr="00807D6E" w:rsidRDefault="004546B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9038,709</w:t>
            </w:r>
          </w:p>
          <w:p w:rsidR="004546BD" w:rsidRPr="00807D6E" w:rsidRDefault="004546B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26058,06</w:t>
            </w:r>
          </w:p>
          <w:p w:rsidR="004546BD" w:rsidRPr="00807D6E" w:rsidRDefault="004546BD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</w:rPr>
            </w:pPr>
            <w:r w:rsidRPr="00807D6E">
              <w:rPr>
                <w:rFonts w:cs="Times New Roman"/>
                <w:sz w:val="20"/>
                <w:szCs w:val="20"/>
              </w:rPr>
              <w:t>1555,981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5</w:t>
            </w:r>
          </w:p>
          <w:p w:rsidR="00307399" w:rsidRPr="00807D6E" w:rsidRDefault="00307399" w:rsidP="0030739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3599,106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4546BD" w:rsidRPr="00807D6E" w:rsidRDefault="004546B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1004</w:t>
            </w:r>
          </w:p>
          <w:p w:rsidR="004546BD" w:rsidRPr="00807D6E" w:rsidRDefault="004546B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2895</w:t>
            </w:r>
          </w:p>
          <w:p w:rsidR="004546BD" w:rsidRPr="00807D6E" w:rsidRDefault="004546B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6BD" w:rsidRPr="00807D6E" w:rsidRDefault="004546BD" w:rsidP="000A1B9B">
            <w:pPr>
              <w:spacing w:line="21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6BD" w:rsidRPr="00807D6E" w:rsidRDefault="004546BD" w:rsidP="000A1B9B">
            <w:pPr>
              <w:spacing w:line="216" w:lineRule="auto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4546BD" w:rsidRPr="00807D6E" w:rsidRDefault="004546BD" w:rsidP="000A1B9B">
            <w:pPr>
              <w:spacing w:line="216" w:lineRule="auto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ОМС</w:t>
            </w:r>
          </w:p>
          <w:p w:rsidR="004546BD" w:rsidRPr="00807D6E" w:rsidRDefault="004546BD" w:rsidP="000A1B9B">
            <w:pPr>
              <w:spacing w:line="216" w:lineRule="auto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Даниловского МР</w:t>
            </w:r>
          </w:p>
        </w:tc>
      </w:tr>
    </w:tbl>
    <w:p w:rsidR="00866FAB" w:rsidRPr="00807D6E" w:rsidRDefault="00866FAB" w:rsidP="0011234F">
      <w:pPr>
        <w:tabs>
          <w:tab w:val="left" w:pos="13080"/>
        </w:tabs>
        <w:ind w:firstLine="0"/>
        <w:rPr>
          <w:szCs w:val="28"/>
        </w:rPr>
      </w:pPr>
    </w:p>
    <w:p w:rsidR="007F7DAE" w:rsidRDefault="00295046" w:rsidP="00AD201D">
      <w:pPr>
        <w:tabs>
          <w:tab w:val="left" w:pos="13080"/>
        </w:tabs>
        <w:rPr>
          <w:szCs w:val="28"/>
        </w:rPr>
      </w:pPr>
      <w:r>
        <w:rPr>
          <w:szCs w:val="28"/>
        </w:rPr>
        <w:t>5</w:t>
      </w:r>
      <w:r w:rsidR="007F7DAE" w:rsidRPr="00807D6E">
        <w:rPr>
          <w:szCs w:val="28"/>
        </w:rPr>
        <w:t>.5</w:t>
      </w:r>
      <w:r w:rsidR="00D51AEC" w:rsidRPr="00807D6E">
        <w:rPr>
          <w:szCs w:val="28"/>
        </w:rPr>
        <w:t>.</w:t>
      </w:r>
      <w:r w:rsidR="00D51AEC">
        <w:rPr>
          <w:szCs w:val="28"/>
        </w:rPr>
        <w:t> </w:t>
      </w:r>
      <w:r w:rsidR="007F7DAE" w:rsidRPr="00807D6E">
        <w:rPr>
          <w:szCs w:val="28"/>
        </w:rPr>
        <w:t>Пункт 16 изложить в следующей редакции:</w:t>
      </w:r>
    </w:p>
    <w:p w:rsidR="008D15D1" w:rsidRPr="00807D6E" w:rsidRDefault="008D15D1" w:rsidP="00AD201D">
      <w:pPr>
        <w:tabs>
          <w:tab w:val="left" w:pos="13080"/>
        </w:tabs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9"/>
        <w:gridCol w:w="2551"/>
        <w:gridCol w:w="3260"/>
        <w:gridCol w:w="993"/>
        <w:gridCol w:w="1229"/>
        <w:gridCol w:w="1364"/>
        <w:gridCol w:w="1232"/>
        <w:gridCol w:w="993"/>
        <w:gridCol w:w="1053"/>
        <w:gridCol w:w="1711"/>
      </w:tblGrid>
      <w:tr w:rsidR="007F7DAE" w:rsidRPr="00807D6E" w:rsidTr="000A1B9B">
        <w:trPr>
          <w:trHeight w:val="238"/>
          <w:tblHeader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F7DAE" w:rsidRPr="00807D6E" w:rsidRDefault="007F7DAE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AE" w:rsidRPr="00807D6E" w:rsidRDefault="007F7DAE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7DAE" w:rsidRPr="00807D6E" w:rsidRDefault="007F7DAE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DAE" w:rsidRPr="00807D6E" w:rsidRDefault="007F7DAE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F7DAE" w:rsidRPr="00807D6E" w:rsidRDefault="007F7DAE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F7DAE" w:rsidRPr="00807D6E" w:rsidRDefault="007F7DAE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7DAE" w:rsidRPr="00807D6E" w:rsidRDefault="007F7DAE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F7DAE" w:rsidRPr="00807D6E" w:rsidRDefault="007F7DAE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7DAE" w:rsidRPr="00807D6E" w:rsidRDefault="007F7DAE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AE" w:rsidRPr="00807D6E" w:rsidRDefault="007F7DAE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F7DAE" w:rsidRPr="00807D6E" w:rsidTr="000A1B9B">
        <w:trPr>
          <w:trHeight w:val="731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7DAE" w:rsidRPr="00807D6E" w:rsidRDefault="007F7DAE" w:rsidP="00863322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16.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AE" w:rsidRPr="00807D6E" w:rsidRDefault="007F7DAE" w:rsidP="007F7DAE">
            <w:pPr>
              <w:spacing w:line="235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Строительство газопроводных сетей дер. Путилово –</w:t>
            </w:r>
            <w:r w:rsidR="00D51AEC">
              <w:rPr>
                <w:rFonts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>дер. Пасынково –</w:t>
            </w:r>
            <w:r w:rsidR="00D51AEC">
              <w:rPr>
                <w:rFonts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>дер. Ульяново – дер. Матвейка, Митинское сельское поселение Гаврилов-Ямского МР</w:t>
            </w:r>
            <w:r w:rsidR="00EF6DC2" w:rsidRPr="00807D6E">
              <w:rPr>
                <w:rFonts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 в том числе задолженность за выполненные работы 2019 года. </w:t>
            </w:r>
            <w:r w:rsidRPr="00807D6E">
              <w:rPr>
                <w:rFonts w:cs="Times New Roman"/>
                <w:sz w:val="20"/>
                <w:szCs w:val="20"/>
              </w:rPr>
              <w:t>Паспорт 32 приложения 4 к Программе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7DAE" w:rsidRPr="00807D6E" w:rsidRDefault="007F7DAE" w:rsidP="000A1B9B">
            <w:pPr>
              <w:spacing w:line="235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7F7DAE" w:rsidRPr="00807D6E" w:rsidRDefault="007F7DAE" w:rsidP="000A1B9B">
            <w:pPr>
              <w:spacing w:line="235" w:lineRule="auto"/>
              <w:ind w:firstLine="0"/>
              <w:rPr>
                <w:rFonts w:cs="Times New Roman"/>
                <w:sz w:val="20"/>
                <w:szCs w:val="20"/>
              </w:rPr>
            </w:pPr>
          </w:p>
          <w:p w:rsidR="007F7DAE" w:rsidRPr="00807D6E" w:rsidRDefault="007F7DAE" w:rsidP="000A1B9B">
            <w:pPr>
              <w:spacing w:line="235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DAE" w:rsidRPr="00807D6E" w:rsidRDefault="007F7DAE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3,6</w:t>
            </w:r>
          </w:p>
          <w:p w:rsidR="007F7DAE" w:rsidRPr="00807D6E" w:rsidRDefault="007F7DAE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7F7DAE" w:rsidRPr="00807D6E" w:rsidRDefault="007F7DAE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7F7DAE" w:rsidRPr="00807D6E" w:rsidRDefault="007F7DAE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122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F7DAE" w:rsidRPr="00807D6E" w:rsidRDefault="007F7DAE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7F7DAE" w:rsidRPr="00807D6E" w:rsidRDefault="007F7DAE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2020</w:t>
            </w:r>
          </w:p>
          <w:p w:rsidR="00A30458" w:rsidRPr="00807D6E" w:rsidRDefault="00A30458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7F7DAE" w:rsidRPr="00807D6E" w:rsidRDefault="00A30458" w:rsidP="00A3045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F7DAE" w:rsidRPr="00807D6E" w:rsidRDefault="007F7DAE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5694,94</w:t>
            </w:r>
          </w:p>
          <w:p w:rsidR="007F7DAE" w:rsidRPr="00807D6E" w:rsidRDefault="007F7DAE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1553,881</w:t>
            </w:r>
          </w:p>
          <w:p w:rsidR="007F7DAE" w:rsidRPr="00807D6E" w:rsidRDefault="007F7DAE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7DAE" w:rsidRPr="00807D6E" w:rsidRDefault="007F7DAE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5124,94</w:t>
            </w:r>
          </w:p>
          <w:p w:rsidR="007F7DAE" w:rsidRPr="00807D6E" w:rsidRDefault="007F7DAE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1553,881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6</w:t>
            </w:r>
          </w:p>
          <w:p w:rsidR="007F7DAE" w:rsidRPr="00807D6E" w:rsidRDefault="007F7DAE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F7DAE" w:rsidRPr="00807D6E" w:rsidRDefault="007F7DAE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570</w:t>
            </w:r>
          </w:p>
          <w:p w:rsidR="007F7DAE" w:rsidRPr="00807D6E" w:rsidRDefault="007F7DAE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7DAE" w:rsidRPr="00807D6E" w:rsidRDefault="007F7DAE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AE" w:rsidRPr="00807D6E" w:rsidRDefault="007F7DAE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ДЖКХЭиРТ</w:t>
            </w:r>
            <w:r w:rsidRPr="00807D6E">
              <w:rPr>
                <w:rFonts w:cs="Times New Roman"/>
                <w:sz w:val="20"/>
                <w:szCs w:val="20"/>
              </w:rPr>
              <w:t>,</w:t>
            </w:r>
          </w:p>
          <w:p w:rsidR="007F7DAE" w:rsidRPr="00807D6E" w:rsidRDefault="007F7DAE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ОМС</w:t>
            </w:r>
          </w:p>
          <w:p w:rsidR="007F7DAE" w:rsidRPr="00807D6E" w:rsidRDefault="007F7DAE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Гаврилов-Ямского МР</w:t>
            </w:r>
          </w:p>
        </w:tc>
      </w:tr>
    </w:tbl>
    <w:p w:rsidR="007F7DAE" w:rsidRPr="00807D6E" w:rsidRDefault="007F7DAE" w:rsidP="0011234F">
      <w:pPr>
        <w:tabs>
          <w:tab w:val="left" w:pos="13080"/>
        </w:tabs>
        <w:ind w:firstLine="0"/>
        <w:rPr>
          <w:szCs w:val="28"/>
        </w:rPr>
      </w:pPr>
    </w:p>
    <w:p w:rsidR="00866FAB" w:rsidRDefault="00295046" w:rsidP="00AD201D">
      <w:pPr>
        <w:tabs>
          <w:tab w:val="left" w:pos="13080"/>
        </w:tabs>
        <w:rPr>
          <w:szCs w:val="28"/>
        </w:rPr>
      </w:pPr>
      <w:r>
        <w:rPr>
          <w:szCs w:val="28"/>
        </w:rPr>
        <w:t>5</w:t>
      </w:r>
      <w:r w:rsidR="007D1EE7" w:rsidRPr="00807D6E">
        <w:rPr>
          <w:szCs w:val="28"/>
        </w:rPr>
        <w:t>.</w:t>
      </w:r>
      <w:r w:rsidR="00C77DD7">
        <w:rPr>
          <w:szCs w:val="28"/>
        </w:rPr>
        <w:t>6</w:t>
      </w:r>
      <w:r w:rsidR="00C77DD7" w:rsidRPr="00807D6E">
        <w:rPr>
          <w:szCs w:val="28"/>
        </w:rPr>
        <w:t>.</w:t>
      </w:r>
      <w:r w:rsidR="00C77DD7">
        <w:rPr>
          <w:szCs w:val="28"/>
        </w:rPr>
        <w:t> </w:t>
      </w:r>
      <w:r w:rsidR="007D1EE7" w:rsidRPr="00807D6E">
        <w:rPr>
          <w:szCs w:val="28"/>
        </w:rPr>
        <w:t>Пункт 28 изложить в следующей редакции:</w:t>
      </w:r>
    </w:p>
    <w:p w:rsidR="00276DAD" w:rsidRPr="00807D6E" w:rsidRDefault="00276DAD" w:rsidP="00AD201D">
      <w:pPr>
        <w:tabs>
          <w:tab w:val="left" w:pos="13080"/>
        </w:tabs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9"/>
        <w:gridCol w:w="2551"/>
        <w:gridCol w:w="3260"/>
        <w:gridCol w:w="993"/>
        <w:gridCol w:w="1229"/>
        <w:gridCol w:w="1364"/>
        <w:gridCol w:w="1232"/>
        <w:gridCol w:w="993"/>
        <w:gridCol w:w="1053"/>
        <w:gridCol w:w="1711"/>
      </w:tblGrid>
      <w:tr w:rsidR="00096CD6" w:rsidRPr="00807D6E" w:rsidTr="000A1B9B">
        <w:trPr>
          <w:trHeight w:val="238"/>
          <w:tblHeader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096CD6" w:rsidRPr="00807D6E" w:rsidRDefault="00096CD6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D6" w:rsidRPr="00807D6E" w:rsidRDefault="00096CD6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6CD6" w:rsidRPr="00807D6E" w:rsidRDefault="00096CD6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6CD6" w:rsidRPr="00807D6E" w:rsidRDefault="00096CD6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96CD6" w:rsidRPr="00807D6E" w:rsidRDefault="00096CD6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096CD6" w:rsidRPr="00807D6E" w:rsidRDefault="00096CD6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6CD6" w:rsidRPr="00807D6E" w:rsidRDefault="00096CD6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96CD6" w:rsidRPr="00807D6E" w:rsidRDefault="00096CD6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6CD6" w:rsidRPr="00807D6E" w:rsidRDefault="00096CD6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D6" w:rsidRPr="00807D6E" w:rsidRDefault="00096CD6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096CD6" w:rsidRPr="00807D6E" w:rsidTr="000A1B9B">
        <w:trPr>
          <w:trHeight w:val="731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6CD6" w:rsidRPr="00807D6E" w:rsidRDefault="00096CD6" w:rsidP="000133DA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28.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D6" w:rsidRPr="00807D6E" w:rsidRDefault="00096CD6" w:rsidP="00087189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Строительство межпоселкового газопровода до дер. Юрьевская Слобода, Шугорский сельский округ Ростовского МР, в том числе задолженность за выполненные работы </w:t>
            </w:r>
            <w:r w:rsidR="00087189" w:rsidRPr="00807D6E">
              <w:rPr>
                <w:rFonts w:cs="Times New Roman"/>
                <w:sz w:val="20"/>
                <w:szCs w:val="20"/>
                <w:lang w:eastAsia="ru-RU"/>
              </w:rPr>
              <w:t>2019</w:t>
            </w:r>
            <w:r w:rsidR="00087189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года. </w:t>
            </w:r>
            <w:r w:rsidRPr="00807D6E">
              <w:rPr>
                <w:rFonts w:cs="Times New Roman"/>
                <w:sz w:val="20"/>
                <w:szCs w:val="20"/>
              </w:rPr>
              <w:t>Паспорт 38 приложения 4 к Программе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6CD6" w:rsidRPr="00807D6E" w:rsidRDefault="00096CD6" w:rsidP="000A1B9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6CD6" w:rsidRPr="00807D6E" w:rsidRDefault="00096CD6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0,5</w:t>
            </w:r>
          </w:p>
          <w:p w:rsidR="00A10165" w:rsidRPr="00807D6E" w:rsidRDefault="00A10165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96CD6" w:rsidRPr="00807D6E" w:rsidRDefault="00096CD6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A10165" w:rsidRPr="00807D6E" w:rsidRDefault="00A10165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096CD6" w:rsidRPr="00807D6E" w:rsidRDefault="00096CD6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4183,8</w:t>
            </w:r>
          </w:p>
          <w:p w:rsidR="00A10165" w:rsidRPr="00807D6E" w:rsidRDefault="00A10165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3265,776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6CD6" w:rsidRPr="00807D6E" w:rsidRDefault="00096CD6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3765,8</w:t>
            </w:r>
          </w:p>
          <w:p w:rsidR="00A10165" w:rsidRPr="00807D6E" w:rsidRDefault="00A10165" w:rsidP="00A1016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3265,776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96CD6" w:rsidRPr="00807D6E" w:rsidRDefault="00096CD6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6CD6" w:rsidRPr="00807D6E" w:rsidRDefault="00096CD6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D6" w:rsidRPr="00807D6E" w:rsidRDefault="00096CD6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ДЖКХЭиРТ</w:t>
            </w:r>
            <w:r w:rsidRPr="00807D6E">
              <w:rPr>
                <w:rFonts w:cs="Times New Roman"/>
                <w:sz w:val="20"/>
                <w:szCs w:val="20"/>
              </w:rPr>
              <w:t>,</w:t>
            </w:r>
          </w:p>
          <w:p w:rsidR="00096CD6" w:rsidRPr="00807D6E" w:rsidRDefault="00096CD6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ОМС</w:t>
            </w:r>
          </w:p>
          <w:p w:rsidR="00096CD6" w:rsidRPr="00807D6E" w:rsidRDefault="00096CD6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Ростовского МР</w:t>
            </w:r>
          </w:p>
        </w:tc>
      </w:tr>
    </w:tbl>
    <w:p w:rsidR="007D1EE7" w:rsidRPr="00807D6E" w:rsidRDefault="007D1EE7" w:rsidP="0011234F">
      <w:pPr>
        <w:tabs>
          <w:tab w:val="left" w:pos="13080"/>
        </w:tabs>
        <w:ind w:firstLine="0"/>
        <w:rPr>
          <w:szCs w:val="28"/>
        </w:rPr>
      </w:pPr>
    </w:p>
    <w:p w:rsidR="00A10165" w:rsidRPr="00807D6E" w:rsidRDefault="00295046" w:rsidP="00AD201D">
      <w:pPr>
        <w:tabs>
          <w:tab w:val="left" w:pos="13080"/>
        </w:tabs>
        <w:rPr>
          <w:szCs w:val="28"/>
        </w:rPr>
      </w:pPr>
      <w:r>
        <w:rPr>
          <w:szCs w:val="28"/>
        </w:rPr>
        <w:lastRenderedPageBreak/>
        <w:t>5</w:t>
      </w:r>
      <w:r w:rsidR="00A10165" w:rsidRPr="00807D6E">
        <w:rPr>
          <w:szCs w:val="28"/>
        </w:rPr>
        <w:t>.</w:t>
      </w:r>
      <w:r w:rsidR="00C77DD7">
        <w:rPr>
          <w:szCs w:val="28"/>
        </w:rPr>
        <w:t>7</w:t>
      </w:r>
      <w:r w:rsidR="00A10165" w:rsidRPr="00807D6E">
        <w:rPr>
          <w:szCs w:val="28"/>
        </w:rPr>
        <w:t>.</w:t>
      </w:r>
      <w:r w:rsidR="006E49EE">
        <w:rPr>
          <w:szCs w:val="28"/>
        </w:rPr>
        <w:t> </w:t>
      </w:r>
      <w:r w:rsidR="00A10165" w:rsidRPr="00807D6E">
        <w:rPr>
          <w:szCs w:val="28"/>
        </w:rPr>
        <w:t>Пункт 32 изложить в следующей редакции:</w:t>
      </w:r>
    </w:p>
    <w:p w:rsidR="00A10165" w:rsidRPr="00807D6E" w:rsidRDefault="00A10165" w:rsidP="0011234F">
      <w:pPr>
        <w:tabs>
          <w:tab w:val="left" w:pos="13080"/>
        </w:tabs>
        <w:ind w:firstLine="0"/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9"/>
        <w:gridCol w:w="2551"/>
        <w:gridCol w:w="3260"/>
        <w:gridCol w:w="993"/>
        <w:gridCol w:w="1229"/>
        <w:gridCol w:w="1364"/>
        <w:gridCol w:w="1232"/>
        <w:gridCol w:w="993"/>
        <w:gridCol w:w="1053"/>
        <w:gridCol w:w="1711"/>
      </w:tblGrid>
      <w:tr w:rsidR="00A10165" w:rsidRPr="00807D6E" w:rsidTr="000A1B9B">
        <w:trPr>
          <w:trHeight w:val="238"/>
          <w:tblHeader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10165" w:rsidRPr="00807D6E" w:rsidRDefault="00A10165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65" w:rsidRPr="00807D6E" w:rsidRDefault="00A10165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165" w:rsidRPr="00807D6E" w:rsidRDefault="00A10165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0165" w:rsidRPr="00807D6E" w:rsidRDefault="00A10165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10165" w:rsidRPr="00807D6E" w:rsidRDefault="00A10165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0165" w:rsidRPr="00807D6E" w:rsidRDefault="00A10165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65" w:rsidRPr="00807D6E" w:rsidRDefault="00A10165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10165" w:rsidRPr="00807D6E" w:rsidRDefault="00A10165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65" w:rsidRPr="00807D6E" w:rsidRDefault="00A10165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65" w:rsidRPr="00807D6E" w:rsidRDefault="00A10165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A10165" w:rsidRPr="00807D6E" w:rsidTr="000A1B9B">
        <w:trPr>
          <w:trHeight w:val="731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65" w:rsidRPr="00807D6E" w:rsidRDefault="00A10165" w:rsidP="000133DA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32.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65" w:rsidRPr="00807D6E" w:rsidRDefault="00A10165" w:rsidP="00DC6A8F">
            <w:pPr>
              <w:spacing w:line="235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Строительство распределительных газовых сетей </w:t>
            </w:r>
            <w:r w:rsidR="00DC6A8F" w:rsidRPr="00807D6E">
              <w:rPr>
                <w:rFonts w:cs="Times New Roman"/>
                <w:sz w:val="20"/>
                <w:szCs w:val="20"/>
                <w:lang w:eastAsia="ru-RU"/>
              </w:rPr>
              <w:t>в</w:t>
            </w:r>
            <w:r w:rsidR="00DC6A8F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>дер</w:t>
            </w:r>
            <w:r w:rsidR="00DC6A8F" w:rsidRPr="00807D6E">
              <w:rPr>
                <w:rFonts w:cs="Times New Roman"/>
                <w:sz w:val="20"/>
                <w:szCs w:val="20"/>
                <w:lang w:eastAsia="ru-RU"/>
              </w:rPr>
              <w:t>.</w:t>
            </w:r>
            <w:r w:rsidR="00DC6A8F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Новый Поселок Судоверфского сельского поселения Рыбинского МР, в том числе задолженность за выполненные работы </w:t>
            </w:r>
            <w:r w:rsidR="00DC6A8F" w:rsidRPr="00807D6E">
              <w:rPr>
                <w:rFonts w:cs="Times New Roman"/>
                <w:sz w:val="20"/>
                <w:szCs w:val="20"/>
                <w:lang w:eastAsia="ru-RU"/>
              </w:rPr>
              <w:t>2019</w:t>
            </w:r>
            <w:r w:rsidR="00DC6A8F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года. </w:t>
            </w:r>
            <w:r w:rsidRPr="00807D6E">
              <w:rPr>
                <w:rFonts w:cs="Times New Roman"/>
                <w:sz w:val="20"/>
                <w:szCs w:val="20"/>
              </w:rPr>
              <w:t>Паспорт 19 приложения 4 к Программе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165" w:rsidRPr="00807D6E" w:rsidRDefault="00A10165" w:rsidP="000A1B9B">
            <w:pPr>
              <w:spacing w:line="235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A10165" w:rsidRPr="00807D6E" w:rsidRDefault="00A10165" w:rsidP="000A1B9B">
            <w:pPr>
              <w:spacing w:line="235" w:lineRule="auto"/>
              <w:ind w:firstLine="0"/>
              <w:rPr>
                <w:rFonts w:cs="Times New Roman"/>
                <w:sz w:val="20"/>
                <w:szCs w:val="20"/>
              </w:rPr>
            </w:pPr>
          </w:p>
          <w:p w:rsidR="00A10165" w:rsidRPr="00807D6E" w:rsidRDefault="00A10165" w:rsidP="000A1B9B">
            <w:pPr>
              <w:spacing w:line="235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0165" w:rsidRPr="00807D6E" w:rsidRDefault="00A10165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2,3</w:t>
            </w:r>
          </w:p>
          <w:p w:rsidR="00A10165" w:rsidRPr="00807D6E" w:rsidRDefault="00A10165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A10165" w:rsidRPr="00807D6E" w:rsidRDefault="00A10165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A10165" w:rsidRPr="00807D6E" w:rsidRDefault="00A10165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10165" w:rsidRPr="00807D6E" w:rsidRDefault="00A10165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A10165" w:rsidRPr="00807D6E" w:rsidRDefault="00A10165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0165" w:rsidRPr="00807D6E" w:rsidRDefault="00A10165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3982,9</w:t>
            </w:r>
          </w:p>
          <w:p w:rsidR="00A10165" w:rsidRPr="00807D6E" w:rsidRDefault="00A10165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3584,877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65" w:rsidRPr="00807D6E" w:rsidRDefault="00A10165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3584,9</w:t>
            </w:r>
          </w:p>
          <w:p w:rsidR="00A10165" w:rsidRPr="00807D6E" w:rsidRDefault="00A10165" w:rsidP="00DC6A8F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3584,877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10165" w:rsidRPr="00807D6E" w:rsidRDefault="00A10165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398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65" w:rsidRPr="00807D6E" w:rsidRDefault="00A10165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65" w:rsidRPr="00807D6E" w:rsidRDefault="00A10165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ДЖКХЭиРТ</w:t>
            </w:r>
            <w:r w:rsidRPr="00807D6E">
              <w:rPr>
                <w:rFonts w:cs="Times New Roman"/>
                <w:sz w:val="20"/>
                <w:szCs w:val="20"/>
              </w:rPr>
              <w:t>,</w:t>
            </w:r>
          </w:p>
          <w:p w:rsidR="00A10165" w:rsidRPr="00807D6E" w:rsidRDefault="00A10165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ОМС</w:t>
            </w:r>
          </w:p>
          <w:p w:rsidR="00A10165" w:rsidRPr="00807D6E" w:rsidRDefault="00A10165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Рыбинского МР</w:t>
            </w:r>
          </w:p>
        </w:tc>
      </w:tr>
    </w:tbl>
    <w:p w:rsidR="00A10165" w:rsidRPr="00807D6E" w:rsidRDefault="00A10165" w:rsidP="0011234F">
      <w:pPr>
        <w:tabs>
          <w:tab w:val="left" w:pos="13080"/>
        </w:tabs>
        <w:ind w:firstLine="0"/>
        <w:rPr>
          <w:szCs w:val="28"/>
        </w:rPr>
      </w:pPr>
    </w:p>
    <w:p w:rsidR="00A10165" w:rsidRPr="00807D6E" w:rsidRDefault="00295046" w:rsidP="00AD201D">
      <w:pPr>
        <w:tabs>
          <w:tab w:val="left" w:pos="13080"/>
        </w:tabs>
        <w:rPr>
          <w:szCs w:val="28"/>
        </w:rPr>
      </w:pPr>
      <w:r>
        <w:rPr>
          <w:szCs w:val="28"/>
        </w:rPr>
        <w:t>5</w:t>
      </w:r>
      <w:r w:rsidR="002F4D00" w:rsidRPr="00807D6E">
        <w:rPr>
          <w:szCs w:val="28"/>
        </w:rPr>
        <w:t>.</w:t>
      </w:r>
      <w:r w:rsidR="00C77DD7">
        <w:rPr>
          <w:szCs w:val="28"/>
        </w:rPr>
        <w:t>8</w:t>
      </w:r>
      <w:r w:rsidR="002F4D00" w:rsidRPr="00807D6E">
        <w:rPr>
          <w:szCs w:val="28"/>
        </w:rPr>
        <w:t>.</w:t>
      </w:r>
      <w:r w:rsidR="006E49EE">
        <w:rPr>
          <w:szCs w:val="28"/>
        </w:rPr>
        <w:t> </w:t>
      </w:r>
      <w:r w:rsidR="002F4D00" w:rsidRPr="00807D6E">
        <w:rPr>
          <w:szCs w:val="28"/>
        </w:rPr>
        <w:t>Пункт 34 изложить в следующей редакции:</w:t>
      </w:r>
    </w:p>
    <w:p w:rsidR="004735BF" w:rsidRPr="00807D6E" w:rsidRDefault="004735BF" w:rsidP="0011234F">
      <w:pPr>
        <w:tabs>
          <w:tab w:val="left" w:pos="13080"/>
        </w:tabs>
        <w:ind w:firstLine="0"/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9"/>
        <w:gridCol w:w="2551"/>
        <w:gridCol w:w="3260"/>
        <w:gridCol w:w="993"/>
        <w:gridCol w:w="1229"/>
        <w:gridCol w:w="1364"/>
        <w:gridCol w:w="1232"/>
        <w:gridCol w:w="993"/>
        <w:gridCol w:w="1053"/>
        <w:gridCol w:w="1711"/>
      </w:tblGrid>
      <w:tr w:rsidR="002F4D00" w:rsidRPr="00807D6E" w:rsidTr="000A1B9B">
        <w:trPr>
          <w:trHeight w:val="238"/>
          <w:tblHeader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2F4D00" w:rsidRPr="00807D6E" w:rsidRDefault="002F4D00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00" w:rsidRPr="00807D6E" w:rsidRDefault="002F4D00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D00" w:rsidRPr="00807D6E" w:rsidRDefault="002F4D00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D00" w:rsidRPr="00807D6E" w:rsidRDefault="002F4D00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2F4D00" w:rsidRPr="00807D6E" w:rsidRDefault="002F4D00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2F4D00" w:rsidRPr="00807D6E" w:rsidRDefault="002F4D00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D00" w:rsidRPr="00807D6E" w:rsidRDefault="002F4D00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2F4D00" w:rsidRPr="00807D6E" w:rsidRDefault="002F4D00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D00" w:rsidRPr="00807D6E" w:rsidRDefault="002F4D00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00" w:rsidRPr="00807D6E" w:rsidRDefault="002F4D00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22189" w:rsidRPr="00807D6E" w:rsidTr="000A1B9B">
        <w:trPr>
          <w:trHeight w:val="731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2189" w:rsidRPr="00807D6E" w:rsidRDefault="00622189" w:rsidP="000133DA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34.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89" w:rsidRPr="00807D6E" w:rsidRDefault="00622189" w:rsidP="00DC6A8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Строительство распределительных газовых сетей с</w:t>
            </w:r>
            <w:r w:rsidR="00DC6A8F" w:rsidRPr="00807D6E">
              <w:rPr>
                <w:rFonts w:cs="Times New Roman"/>
                <w:sz w:val="20"/>
                <w:szCs w:val="20"/>
                <w:lang w:eastAsia="ru-RU"/>
              </w:rPr>
              <w:t>.</w:t>
            </w:r>
            <w:r w:rsidR="00DC6A8F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Погорелка, Глебовское сельское поселение, Рыбинский МР (в том числе задолженность за выполненные работы </w:t>
            </w:r>
            <w:r w:rsidR="00DC6A8F" w:rsidRPr="00807D6E">
              <w:rPr>
                <w:rFonts w:cs="Times New Roman"/>
                <w:sz w:val="20"/>
                <w:szCs w:val="20"/>
                <w:lang w:eastAsia="ru-RU"/>
              </w:rPr>
              <w:t>2018</w:t>
            </w:r>
            <w:r w:rsidR="00DC6A8F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="008D1407" w:rsidRPr="00807D6E">
              <w:rPr>
                <w:rFonts w:cs="Times New Roman"/>
                <w:sz w:val="20"/>
                <w:szCs w:val="20"/>
                <w:lang w:eastAsia="ru-RU"/>
              </w:rPr>
              <w:t>года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>, 2019 год</w:t>
            </w:r>
            <w:r w:rsidR="008D1407" w:rsidRPr="00807D6E">
              <w:rPr>
                <w:rFonts w:cs="Times New Roman"/>
                <w:sz w:val="20"/>
                <w:szCs w:val="20"/>
                <w:lang w:eastAsia="ru-RU"/>
              </w:rPr>
              <w:t>а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>). Паспорт 22 приложения 4 к Программе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189" w:rsidRPr="00807D6E" w:rsidRDefault="00622189" w:rsidP="000A1B9B">
            <w:pPr>
              <w:spacing w:line="235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622189" w:rsidRPr="00807D6E" w:rsidRDefault="00622189" w:rsidP="000A1B9B">
            <w:pPr>
              <w:spacing w:line="235" w:lineRule="auto"/>
              <w:ind w:firstLine="0"/>
              <w:rPr>
                <w:rFonts w:cs="Times New Roman"/>
                <w:sz w:val="20"/>
                <w:szCs w:val="20"/>
              </w:rPr>
            </w:pPr>
          </w:p>
          <w:p w:rsidR="00622189" w:rsidRPr="00807D6E" w:rsidRDefault="00622189" w:rsidP="000A1B9B">
            <w:pPr>
              <w:spacing w:line="235" w:lineRule="auto"/>
              <w:ind w:firstLine="0"/>
              <w:rPr>
                <w:rFonts w:cs="Times New Roman"/>
                <w:sz w:val="20"/>
                <w:szCs w:val="20"/>
              </w:rPr>
            </w:pPr>
          </w:p>
          <w:p w:rsidR="00621D21" w:rsidRPr="00807D6E" w:rsidRDefault="00621D21" w:rsidP="000A1B9B">
            <w:pPr>
              <w:spacing w:line="235" w:lineRule="auto"/>
              <w:ind w:firstLine="0"/>
              <w:rPr>
                <w:rFonts w:cs="Times New Roman"/>
                <w:sz w:val="20"/>
                <w:szCs w:val="20"/>
              </w:rPr>
            </w:pPr>
          </w:p>
          <w:p w:rsidR="00622189" w:rsidRPr="00807D6E" w:rsidRDefault="00622189" w:rsidP="000A1B9B">
            <w:pPr>
              <w:spacing w:line="235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22189" w:rsidRPr="00807D6E" w:rsidRDefault="00622189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2,0</w:t>
            </w:r>
          </w:p>
          <w:p w:rsidR="00622189" w:rsidRPr="00807D6E" w:rsidRDefault="00622189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2,5</w:t>
            </w:r>
          </w:p>
          <w:p w:rsidR="00622189" w:rsidRPr="00807D6E" w:rsidRDefault="00622189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621D21" w:rsidRPr="00807D6E" w:rsidRDefault="00621D21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622189" w:rsidRPr="00807D6E" w:rsidRDefault="00622189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622189" w:rsidRPr="00807D6E" w:rsidRDefault="00622189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153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22189" w:rsidRPr="00807D6E" w:rsidRDefault="00622189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2018</w:t>
            </w:r>
          </w:p>
          <w:p w:rsidR="00622189" w:rsidRPr="00807D6E" w:rsidRDefault="00622189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622189" w:rsidRPr="00807D6E" w:rsidRDefault="00622189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621D21" w:rsidRPr="00807D6E" w:rsidRDefault="00621D21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2020</w:t>
            </w:r>
          </w:p>
          <w:p w:rsidR="00622189" w:rsidRPr="00807D6E" w:rsidRDefault="00622189" w:rsidP="000A1B9B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622189" w:rsidRPr="00807D6E" w:rsidRDefault="00622189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22189" w:rsidRPr="00807D6E" w:rsidRDefault="00622189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6596</w:t>
            </w:r>
          </w:p>
          <w:p w:rsidR="00622189" w:rsidRPr="00807D6E" w:rsidRDefault="00622189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5149</w:t>
            </w:r>
          </w:p>
          <w:p w:rsidR="00622189" w:rsidRPr="00807D6E" w:rsidRDefault="00622189" w:rsidP="00621D2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4822,72</w:t>
            </w:r>
          </w:p>
          <w:p w:rsidR="00621D21" w:rsidRPr="00807D6E" w:rsidRDefault="00621D21" w:rsidP="00621D2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4633,178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2189" w:rsidRPr="00807D6E" w:rsidRDefault="00622189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5936</w:t>
            </w:r>
          </w:p>
          <w:p w:rsidR="00622189" w:rsidRPr="00807D6E" w:rsidRDefault="00622189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4634</w:t>
            </w:r>
          </w:p>
          <w:p w:rsidR="00622189" w:rsidRPr="00807D6E" w:rsidRDefault="00622189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</w:rPr>
            </w:pPr>
            <w:r w:rsidRPr="00807D6E">
              <w:rPr>
                <w:rFonts w:cs="Times New Roman"/>
                <w:sz w:val="20"/>
                <w:szCs w:val="20"/>
              </w:rPr>
              <w:t>4822,72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5</w:t>
            </w:r>
          </w:p>
          <w:p w:rsidR="00621D21" w:rsidRPr="00807D6E" w:rsidRDefault="00621D21" w:rsidP="00621D2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4633,178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22189" w:rsidRPr="00807D6E" w:rsidRDefault="00622189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660</w:t>
            </w:r>
          </w:p>
          <w:p w:rsidR="00622189" w:rsidRPr="00807D6E" w:rsidRDefault="00622189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515</w:t>
            </w:r>
          </w:p>
          <w:p w:rsidR="00622189" w:rsidRPr="00807D6E" w:rsidRDefault="00622189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2189" w:rsidRPr="00807D6E" w:rsidRDefault="00622189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89" w:rsidRPr="00807D6E" w:rsidRDefault="00622189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ДЖКХЭиРТ</w:t>
            </w:r>
            <w:r w:rsidRPr="00807D6E">
              <w:rPr>
                <w:rFonts w:cs="Times New Roman"/>
                <w:sz w:val="20"/>
                <w:szCs w:val="20"/>
              </w:rPr>
              <w:t>,</w:t>
            </w:r>
          </w:p>
          <w:p w:rsidR="00622189" w:rsidRPr="00807D6E" w:rsidRDefault="00622189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ОМС</w:t>
            </w:r>
          </w:p>
          <w:p w:rsidR="00622189" w:rsidRPr="00807D6E" w:rsidRDefault="00622189" w:rsidP="000A1B9B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Рыбинского МР</w:t>
            </w:r>
          </w:p>
        </w:tc>
      </w:tr>
    </w:tbl>
    <w:p w:rsidR="002F4D00" w:rsidRPr="00807D6E" w:rsidRDefault="002F4D00" w:rsidP="0011234F">
      <w:pPr>
        <w:tabs>
          <w:tab w:val="left" w:pos="13080"/>
        </w:tabs>
        <w:ind w:firstLine="0"/>
        <w:rPr>
          <w:szCs w:val="28"/>
        </w:rPr>
      </w:pPr>
    </w:p>
    <w:p w:rsidR="002F4D00" w:rsidRPr="00807D6E" w:rsidRDefault="00295046" w:rsidP="00AD201D">
      <w:pPr>
        <w:tabs>
          <w:tab w:val="left" w:pos="13080"/>
        </w:tabs>
        <w:rPr>
          <w:szCs w:val="28"/>
        </w:rPr>
      </w:pPr>
      <w:r>
        <w:rPr>
          <w:szCs w:val="28"/>
        </w:rPr>
        <w:t>5</w:t>
      </w:r>
      <w:r w:rsidR="008D1407" w:rsidRPr="00807D6E">
        <w:rPr>
          <w:szCs w:val="28"/>
        </w:rPr>
        <w:t>.</w:t>
      </w:r>
      <w:r w:rsidR="00C77DD7">
        <w:rPr>
          <w:szCs w:val="28"/>
        </w:rPr>
        <w:t>9</w:t>
      </w:r>
      <w:r w:rsidR="008D1407" w:rsidRPr="00807D6E">
        <w:rPr>
          <w:szCs w:val="28"/>
        </w:rPr>
        <w:t>.</w:t>
      </w:r>
      <w:r w:rsidR="006E49EE">
        <w:rPr>
          <w:szCs w:val="28"/>
        </w:rPr>
        <w:t> </w:t>
      </w:r>
      <w:r w:rsidR="008D1407" w:rsidRPr="00807D6E">
        <w:rPr>
          <w:szCs w:val="28"/>
        </w:rPr>
        <w:t xml:space="preserve">Пункты 36 </w:t>
      </w:r>
      <w:r w:rsidR="00DC6A8F">
        <w:rPr>
          <w:rFonts w:cs="Times New Roman"/>
          <w:szCs w:val="28"/>
        </w:rPr>
        <w:t>–</w:t>
      </w:r>
      <w:r w:rsidR="008D1407" w:rsidRPr="00807D6E">
        <w:rPr>
          <w:szCs w:val="28"/>
        </w:rPr>
        <w:t xml:space="preserve"> 38 изложить в следующей редакции:</w:t>
      </w:r>
    </w:p>
    <w:p w:rsidR="008D1407" w:rsidRPr="00807D6E" w:rsidRDefault="008D1407" w:rsidP="0011234F">
      <w:pPr>
        <w:tabs>
          <w:tab w:val="left" w:pos="13080"/>
        </w:tabs>
        <w:ind w:firstLine="0"/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9"/>
        <w:gridCol w:w="2551"/>
        <w:gridCol w:w="3260"/>
        <w:gridCol w:w="993"/>
        <w:gridCol w:w="1229"/>
        <w:gridCol w:w="1364"/>
        <w:gridCol w:w="1232"/>
        <w:gridCol w:w="993"/>
        <w:gridCol w:w="1053"/>
        <w:gridCol w:w="1711"/>
      </w:tblGrid>
      <w:tr w:rsidR="008D1407" w:rsidRPr="00807D6E" w:rsidTr="000A1B9B">
        <w:trPr>
          <w:trHeight w:val="238"/>
          <w:tblHeader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8D1407" w:rsidRPr="00807D6E" w:rsidTr="00E56668">
        <w:trPr>
          <w:trHeight w:val="178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1407" w:rsidRPr="00807D6E" w:rsidRDefault="008D1407" w:rsidP="000133DA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36.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407" w:rsidRPr="00807D6E" w:rsidRDefault="008D1407" w:rsidP="00F83E5D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 xml:space="preserve">Строительство распределительных газовых сетей в с. Покров </w:t>
            </w:r>
            <w:r w:rsidRPr="00807D6E">
              <w:rPr>
                <w:rFonts w:cs="Times New Roman"/>
                <w:sz w:val="20"/>
                <w:szCs w:val="20"/>
              </w:rPr>
              <w:lastRenderedPageBreak/>
              <w:t xml:space="preserve">Рыбинского МР (в том числе проектные работы и задолженность за выполненные работы 2017 года, 2018 года, </w:t>
            </w:r>
            <w:r w:rsidR="00F83E5D" w:rsidRPr="00807D6E">
              <w:rPr>
                <w:rFonts w:cs="Times New Roman"/>
                <w:sz w:val="20"/>
                <w:szCs w:val="20"/>
              </w:rPr>
              <w:t>2019</w:t>
            </w:r>
            <w:r w:rsidR="00F83E5D">
              <w:rPr>
                <w:rFonts w:cs="Times New Roman"/>
                <w:sz w:val="20"/>
                <w:szCs w:val="20"/>
              </w:rPr>
              <w:t> </w:t>
            </w:r>
            <w:r w:rsidRPr="00807D6E">
              <w:rPr>
                <w:rFonts w:cs="Times New Roman"/>
                <w:sz w:val="20"/>
                <w:szCs w:val="20"/>
              </w:rPr>
              <w:t>года). Паспорт 42 приложения 4 к Программе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1407" w:rsidRPr="00807D6E" w:rsidRDefault="008D1407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lastRenderedPageBreak/>
              <w:t>проектные работы, %</w:t>
            </w:r>
          </w:p>
          <w:p w:rsidR="008D1407" w:rsidRPr="00807D6E" w:rsidRDefault="008D1407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 xml:space="preserve">протяженность построенных </w:t>
            </w:r>
            <w:r w:rsidRPr="00807D6E">
              <w:rPr>
                <w:rFonts w:cs="Times New Roman"/>
                <w:sz w:val="20"/>
                <w:szCs w:val="20"/>
              </w:rPr>
              <w:lastRenderedPageBreak/>
              <w:t>газопроводов, км</w:t>
            </w:r>
          </w:p>
          <w:p w:rsidR="008D1407" w:rsidRPr="00807D6E" w:rsidRDefault="008D1407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lastRenderedPageBreak/>
              <w:t>100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2,0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2,1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DC6A8F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74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lastRenderedPageBreak/>
              <w:t>2017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2018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lastRenderedPageBreak/>
              <w:t>2018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2020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DC6A8F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lastRenderedPageBreak/>
              <w:t>1154,3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5910,804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lastRenderedPageBreak/>
              <w:t>1096,296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2522,717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5614,711</w:t>
            </w:r>
          </w:p>
          <w:p w:rsidR="00CF3F11" w:rsidRPr="00807D6E" w:rsidRDefault="00CF3F11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2362,18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lastRenderedPageBreak/>
              <w:t>1096,3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5614,804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</w:rPr>
            </w:pPr>
            <w:r w:rsidRPr="00807D6E">
              <w:rPr>
                <w:rFonts w:cs="Times New Roman"/>
                <w:sz w:val="20"/>
                <w:szCs w:val="20"/>
              </w:rPr>
              <w:lastRenderedPageBreak/>
              <w:t>1096,296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1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2396,717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</w:rPr>
            </w:pPr>
            <w:r w:rsidRPr="00807D6E">
              <w:rPr>
                <w:rFonts w:cs="Times New Roman"/>
                <w:sz w:val="20"/>
                <w:szCs w:val="20"/>
              </w:rPr>
              <w:t>5614,711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5</w:t>
            </w:r>
          </w:p>
          <w:p w:rsidR="008D1407" w:rsidRPr="00807D6E" w:rsidRDefault="008D1407" w:rsidP="00CF3F1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2362</w:t>
            </w:r>
            <w:r w:rsidR="00CF3F11" w:rsidRPr="00807D6E">
              <w:rPr>
                <w:rFonts w:cs="Times New Roman"/>
                <w:sz w:val="20"/>
                <w:szCs w:val="20"/>
              </w:rPr>
              <w:t>,</w:t>
            </w:r>
            <w:r w:rsidRPr="00807D6E">
              <w:rPr>
                <w:rFonts w:cs="Times New Roman"/>
                <w:sz w:val="20"/>
                <w:szCs w:val="20"/>
              </w:rPr>
              <w:t>18</w:t>
            </w:r>
            <w:r w:rsidR="00CF3F11" w:rsidRPr="00807D6E">
              <w:rPr>
                <w:rFonts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lastRenderedPageBreak/>
              <w:t>58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296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126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1407" w:rsidRPr="00807D6E" w:rsidRDefault="008D1407" w:rsidP="000A1B9B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407" w:rsidRPr="00807D6E" w:rsidRDefault="008D1407" w:rsidP="000A1B9B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ДЖКХЭиРТ</w:t>
            </w:r>
            <w:r w:rsidRPr="00807D6E">
              <w:rPr>
                <w:rFonts w:cs="Times New Roman"/>
                <w:sz w:val="20"/>
                <w:szCs w:val="20"/>
              </w:rPr>
              <w:t>,</w:t>
            </w:r>
          </w:p>
          <w:p w:rsidR="008D1407" w:rsidRPr="00807D6E" w:rsidRDefault="008D1407" w:rsidP="000A1B9B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ОМС</w:t>
            </w:r>
          </w:p>
          <w:p w:rsidR="008D1407" w:rsidRPr="00807D6E" w:rsidRDefault="008D1407" w:rsidP="000A1B9B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Рыбинского МР</w:t>
            </w:r>
          </w:p>
        </w:tc>
      </w:tr>
      <w:tr w:rsidR="008D1407" w:rsidRPr="00807D6E" w:rsidTr="000A1B9B">
        <w:trPr>
          <w:trHeight w:val="731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1407" w:rsidRPr="00807D6E" w:rsidRDefault="008D1407" w:rsidP="000133DA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lastRenderedPageBreak/>
              <w:t>37.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407" w:rsidRPr="00807D6E" w:rsidRDefault="008D1407" w:rsidP="00F83E5D">
            <w:pPr>
              <w:ind w:firstLine="0"/>
              <w:outlineLvl w:val="0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</w:rPr>
              <w:t xml:space="preserve">Строительство распределительных газовых сетей </w:t>
            </w:r>
            <w:r w:rsidR="00F83E5D" w:rsidRPr="00807D6E">
              <w:rPr>
                <w:rFonts w:cs="Times New Roman"/>
                <w:sz w:val="20"/>
                <w:szCs w:val="20"/>
              </w:rPr>
              <w:t>в</w:t>
            </w:r>
            <w:r w:rsidR="00F83E5D">
              <w:rPr>
                <w:rFonts w:cs="Times New Roman"/>
                <w:sz w:val="20"/>
                <w:szCs w:val="20"/>
              </w:rPr>
              <w:t> </w:t>
            </w:r>
            <w:r w:rsidRPr="00807D6E">
              <w:rPr>
                <w:rFonts w:cs="Times New Roman"/>
                <w:sz w:val="20"/>
                <w:szCs w:val="20"/>
              </w:rPr>
              <w:t>с</w:t>
            </w:r>
            <w:r w:rsidR="00F83E5D" w:rsidRPr="00807D6E">
              <w:rPr>
                <w:rFonts w:cs="Times New Roman"/>
                <w:sz w:val="20"/>
                <w:szCs w:val="20"/>
              </w:rPr>
              <w:t>.</w:t>
            </w:r>
            <w:r w:rsidR="00F83E5D">
              <w:rPr>
                <w:rFonts w:cs="Times New Roman"/>
                <w:sz w:val="20"/>
                <w:szCs w:val="20"/>
              </w:rPr>
              <w:t> </w:t>
            </w:r>
            <w:r w:rsidRPr="00807D6E">
              <w:rPr>
                <w:rFonts w:cs="Times New Roman"/>
                <w:sz w:val="20"/>
                <w:szCs w:val="20"/>
              </w:rPr>
              <w:t>Никольское Рыбинского МР (в том числе проектные работы и задолженность за выполненные работы 2017 года, 2018 года</w:t>
            </w:r>
            <w:r w:rsidR="00D37CFD" w:rsidRPr="00807D6E">
              <w:rPr>
                <w:rFonts w:cs="Times New Roman"/>
                <w:sz w:val="20"/>
                <w:szCs w:val="20"/>
              </w:rPr>
              <w:t xml:space="preserve">, </w:t>
            </w:r>
            <w:r w:rsidR="00F83E5D" w:rsidRPr="00807D6E">
              <w:rPr>
                <w:rFonts w:cs="Times New Roman"/>
                <w:sz w:val="20"/>
                <w:szCs w:val="20"/>
              </w:rPr>
              <w:t>2019</w:t>
            </w:r>
            <w:r w:rsidR="00F83E5D">
              <w:rPr>
                <w:rFonts w:cs="Times New Roman"/>
                <w:sz w:val="20"/>
                <w:szCs w:val="20"/>
              </w:rPr>
              <w:t> </w:t>
            </w:r>
            <w:r w:rsidR="00D37CFD" w:rsidRPr="00807D6E">
              <w:rPr>
                <w:rFonts w:cs="Times New Roman"/>
                <w:sz w:val="20"/>
                <w:szCs w:val="20"/>
              </w:rPr>
              <w:t>года</w:t>
            </w:r>
            <w:r w:rsidRPr="00807D6E">
              <w:rPr>
                <w:rFonts w:cs="Times New Roman"/>
                <w:sz w:val="20"/>
                <w:szCs w:val="20"/>
              </w:rPr>
              <w:t xml:space="preserve">). 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>Паспорт 44 приложения 4 к Программе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1407" w:rsidRPr="00807D6E" w:rsidRDefault="008D1407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проектные работы, %</w:t>
            </w:r>
          </w:p>
          <w:p w:rsidR="008D1407" w:rsidRPr="00807D6E" w:rsidRDefault="008D1407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8D1407" w:rsidRPr="00807D6E" w:rsidRDefault="008D1407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1263B0" w:rsidRPr="00807D6E" w:rsidRDefault="001263B0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100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2,0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1,6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1263B0" w:rsidRPr="00807D6E" w:rsidRDefault="001263B0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2017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2018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2018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1263B0" w:rsidRPr="00807D6E" w:rsidRDefault="001263B0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2020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1210,9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5009,108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1149,892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2156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3156,212</w:t>
            </w:r>
          </w:p>
          <w:p w:rsidR="001263B0" w:rsidRPr="00807D6E" w:rsidRDefault="001263B0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2029,225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1149,9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4759,108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</w:rPr>
            </w:pPr>
            <w:r w:rsidRPr="00807D6E">
              <w:rPr>
                <w:rFonts w:cs="Times New Roman"/>
                <w:sz w:val="20"/>
                <w:szCs w:val="20"/>
              </w:rPr>
              <w:t>1149,892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1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2048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</w:rPr>
            </w:pPr>
            <w:r w:rsidRPr="00807D6E">
              <w:rPr>
                <w:rFonts w:cs="Times New Roman"/>
                <w:sz w:val="20"/>
                <w:szCs w:val="20"/>
              </w:rPr>
              <w:t>3156,212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5</w:t>
            </w:r>
          </w:p>
          <w:p w:rsidR="001263B0" w:rsidRPr="00807D6E" w:rsidRDefault="001263B0" w:rsidP="001263B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2029,225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61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250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108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1407" w:rsidRPr="00807D6E" w:rsidRDefault="008D1407" w:rsidP="000A1B9B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407" w:rsidRPr="00807D6E" w:rsidRDefault="008D1407" w:rsidP="000A1B9B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8D1407" w:rsidRPr="00807D6E" w:rsidRDefault="008D1407" w:rsidP="000A1B9B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ОМС</w:t>
            </w:r>
          </w:p>
          <w:p w:rsidR="008D1407" w:rsidRPr="00807D6E" w:rsidRDefault="008D1407" w:rsidP="000A1B9B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Рыбинского МР</w:t>
            </w:r>
          </w:p>
        </w:tc>
      </w:tr>
      <w:tr w:rsidR="008D1407" w:rsidRPr="00807D6E" w:rsidTr="000A1B9B">
        <w:trPr>
          <w:trHeight w:val="731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1407" w:rsidRPr="00807D6E" w:rsidRDefault="008D1407" w:rsidP="000133DA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38.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407" w:rsidRPr="00807D6E" w:rsidRDefault="008D1407" w:rsidP="000A1B9B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</w:rPr>
              <w:t xml:space="preserve">Строительство распределительных газовых сетей в с. Николо-Корма Рыбинского МР (в том числе проектные работы и задолженность за выполненные работы 2017 года, 2018 года). 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>Паспорт 46 приложения 4 к Программе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1407" w:rsidRPr="00807D6E" w:rsidRDefault="008D1407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проектные работы, %</w:t>
            </w:r>
          </w:p>
          <w:p w:rsidR="008D1407" w:rsidRPr="00807D6E" w:rsidRDefault="008D1407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8D1407" w:rsidRPr="00807D6E" w:rsidRDefault="008D1407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FF6B33" w:rsidRPr="00807D6E" w:rsidRDefault="00FF6B33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100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1,8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0,3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8D1407" w:rsidRPr="00807D6E" w:rsidRDefault="00FF6B33" w:rsidP="0094758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30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2017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2018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2018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8D1407" w:rsidRPr="00807D6E" w:rsidRDefault="00FF6B33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2020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988,9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4452,163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938,837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1018,459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4228,832</w:t>
            </w:r>
          </w:p>
          <w:p w:rsidR="00FF6B33" w:rsidRPr="00807D6E" w:rsidRDefault="00FF6B33" w:rsidP="00FF6B33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955,874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938,9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4229,163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</w:rPr>
            </w:pPr>
            <w:r w:rsidRPr="00807D6E">
              <w:rPr>
                <w:rFonts w:cs="Times New Roman"/>
                <w:sz w:val="20"/>
                <w:szCs w:val="20"/>
              </w:rPr>
              <w:t>938,837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1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967,459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</w:rPr>
            </w:pPr>
            <w:r w:rsidRPr="00807D6E">
              <w:rPr>
                <w:rFonts w:cs="Times New Roman"/>
                <w:sz w:val="20"/>
                <w:szCs w:val="20"/>
              </w:rPr>
              <w:t>4228,832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5</w:t>
            </w:r>
          </w:p>
          <w:p w:rsidR="00FF6B33" w:rsidRPr="00807D6E" w:rsidRDefault="00FF6B33" w:rsidP="00FF6B33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955,874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50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223</w:t>
            </w: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8D1407" w:rsidRPr="00807D6E" w:rsidRDefault="008D1407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1407" w:rsidRPr="00807D6E" w:rsidRDefault="008D1407" w:rsidP="000A1B9B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407" w:rsidRPr="00807D6E" w:rsidRDefault="008D1407" w:rsidP="000A1B9B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8D1407" w:rsidRPr="00807D6E" w:rsidRDefault="008D1407" w:rsidP="000A1B9B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ОМС</w:t>
            </w:r>
          </w:p>
          <w:p w:rsidR="008D1407" w:rsidRPr="00807D6E" w:rsidRDefault="008D1407" w:rsidP="000A1B9B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Рыбинского МР</w:t>
            </w:r>
          </w:p>
        </w:tc>
      </w:tr>
    </w:tbl>
    <w:p w:rsidR="008D1407" w:rsidRPr="00807D6E" w:rsidRDefault="008D1407" w:rsidP="0011234F">
      <w:pPr>
        <w:tabs>
          <w:tab w:val="left" w:pos="13080"/>
        </w:tabs>
        <w:ind w:firstLine="0"/>
        <w:rPr>
          <w:szCs w:val="28"/>
        </w:rPr>
      </w:pPr>
    </w:p>
    <w:p w:rsidR="003238D7" w:rsidRPr="00276DAD" w:rsidRDefault="00295046" w:rsidP="00E14C62">
      <w:pPr>
        <w:jc w:val="both"/>
        <w:rPr>
          <w:szCs w:val="28"/>
        </w:rPr>
      </w:pPr>
      <w:r>
        <w:rPr>
          <w:szCs w:val="28"/>
        </w:rPr>
        <w:t>5</w:t>
      </w:r>
      <w:r w:rsidR="00B809F4" w:rsidRPr="00807D6E">
        <w:rPr>
          <w:szCs w:val="28"/>
        </w:rPr>
        <w:t>.</w:t>
      </w:r>
      <w:r w:rsidR="00C77DD7">
        <w:rPr>
          <w:szCs w:val="28"/>
        </w:rPr>
        <w:t>10</w:t>
      </w:r>
      <w:r w:rsidR="00B809F4" w:rsidRPr="00807D6E">
        <w:rPr>
          <w:szCs w:val="28"/>
        </w:rPr>
        <w:t>.</w:t>
      </w:r>
      <w:r w:rsidR="006E49EE">
        <w:rPr>
          <w:szCs w:val="28"/>
        </w:rPr>
        <w:t> </w:t>
      </w:r>
      <w:r w:rsidR="00B809F4" w:rsidRPr="00807D6E">
        <w:rPr>
          <w:szCs w:val="28"/>
        </w:rPr>
        <w:t xml:space="preserve">Пункт </w:t>
      </w:r>
      <w:r w:rsidR="00D374A9" w:rsidRPr="00807D6E">
        <w:rPr>
          <w:szCs w:val="28"/>
        </w:rPr>
        <w:t>48</w:t>
      </w:r>
      <w:r w:rsidR="00B809F4" w:rsidRPr="00807D6E">
        <w:rPr>
          <w:szCs w:val="28"/>
        </w:rPr>
        <w:t xml:space="preserve"> </w:t>
      </w:r>
      <w:r w:rsidR="00D56C25" w:rsidRPr="00807D6E">
        <w:rPr>
          <w:szCs w:val="28"/>
        </w:rPr>
        <w:t xml:space="preserve">признать утратившим силу. </w:t>
      </w:r>
    </w:p>
    <w:p w:rsidR="000A1B9B" w:rsidRPr="00807D6E" w:rsidRDefault="00295046" w:rsidP="00E14C62">
      <w:pPr>
        <w:tabs>
          <w:tab w:val="left" w:pos="13080"/>
        </w:tabs>
        <w:rPr>
          <w:szCs w:val="28"/>
        </w:rPr>
      </w:pPr>
      <w:r>
        <w:rPr>
          <w:szCs w:val="28"/>
        </w:rPr>
        <w:t>5</w:t>
      </w:r>
      <w:r w:rsidR="000A1B9B" w:rsidRPr="00807D6E">
        <w:rPr>
          <w:szCs w:val="28"/>
        </w:rPr>
        <w:t>.1</w:t>
      </w:r>
      <w:r w:rsidR="00C77DD7">
        <w:rPr>
          <w:szCs w:val="28"/>
        </w:rPr>
        <w:t>1</w:t>
      </w:r>
      <w:r w:rsidR="000A1B9B" w:rsidRPr="00807D6E">
        <w:rPr>
          <w:szCs w:val="28"/>
        </w:rPr>
        <w:t>.</w:t>
      </w:r>
      <w:r w:rsidR="006E49EE">
        <w:rPr>
          <w:szCs w:val="28"/>
        </w:rPr>
        <w:t> </w:t>
      </w:r>
      <w:r w:rsidR="000A1B9B" w:rsidRPr="00807D6E">
        <w:rPr>
          <w:szCs w:val="28"/>
        </w:rPr>
        <w:t xml:space="preserve">Пункты 49 </w:t>
      </w:r>
      <w:r w:rsidR="00F83E5D">
        <w:rPr>
          <w:rFonts w:cs="Times New Roman"/>
          <w:szCs w:val="28"/>
        </w:rPr>
        <w:t>–</w:t>
      </w:r>
      <w:r w:rsidR="000A1B9B" w:rsidRPr="00807D6E">
        <w:rPr>
          <w:szCs w:val="28"/>
        </w:rPr>
        <w:t xml:space="preserve"> 52 изложить в следующей редакции:</w:t>
      </w:r>
    </w:p>
    <w:p w:rsidR="00E267C2" w:rsidRDefault="00E267C2" w:rsidP="004C3246">
      <w:pPr>
        <w:ind w:firstLine="0"/>
        <w:jc w:val="both"/>
        <w:rPr>
          <w:szCs w:val="28"/>
        </w:rPr>
        <w:sectPr w:rsidR="00E267C2" w:rsidSect="00EB7D0F">
          <w:pgSz w:w="16838" w:h="11906" w:orient="landscape" w:code="9"/>
          <w:pgMar w:top="1985" w:right="1134" w:bottom="567" w:left="1134" w:header="709" w:footer="709" w:gutter="0"/>
          <w:pgNumType w:start="4"/>
          <w:cols w:space="708"/>
          <w:docGrid w:linePitch="381"/>
        </w:sect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9"/>
        <w:gridCol w:w="2551"/>
        <w:gridCol w:w="3260"/>
        <w:gridCol w:w="993"/>
        <w:gridCol w:w="1229"/>
        <w:gridCol w:w="1364"/>
        <w:gridCol w:w="1232"/>
        <w:gridCol w:w="993"/>
        <w:gridCol w:w="1053"/>
        <w:gridCol w:w="1711"/>
      </w:tblGrid>
      <w:tr w:rsidR="000A1B9B" w:rsidRPr="00807D6E" w:rsidTr="000A1B9B">
        <w:trPr>
          <w:trHeight w:val="238"/>
          <w:tblHeader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0A1B9B" w:rsidRPr="00807D6E" w:rsidTr="000A1B9B">
        <w:trPr>
          <w:trHeight w:val="731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1B9B" w:rsidRPr="00807D6E" w:rsidRDefault="000A1B9B" w:rsidP="001739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49.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9B" w:rsidRPr="00807D6E" w:rsidRDefault="000A1B9B" w:rsidP="00F83E5D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Строительство распределительных газовых сетей </w:t>
            </w:r>
            <w:r w:rsidR="00F83E5D" w:rsidRPr="00807D6E">
              <w:rPr>
                <w:rFonts w:cs="Times New Roman"/>
                <w:sz w:val="20"/>
                <w:szCs w:val="20"/>
                <w:lang w:eastAsia="ru-RU"/>
              </w:rPr>
              <w:t>в</w:t>
            </w:r>
            <w:r w:rsidR="00F83E5D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с. Еремейцево Мышкинского МР (в том числе проектные работы и задолженность </w:t>
            </w:r>
            <w:r w:rsidR="00F83E5D" w:rsidRPr="00807D6E">
              <w:rPr>
                <w:rFonts w:cs="Times New Roman"/>
                <w:sz w:val="20"/>
                <w:szCs w:val="20"/>
                <w:lang w:eastAsia="ru-RU"/>
              </w:rPr>
              <w:t>за</w:t>
            </w:r>
            <w:r w:rsidR="00F83E5D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выполненные работы 2017 года, 2018 года, </w:t>
            </w:r>
            <w:r w:rsidR="00F83E5D" w:rsidRPr="00807D6E">
              <w:rPr>
                <w:rFonts w:cs="Times New Roman"/>
                <w:sz w:val="20"/>
                <w:szCs w:val="20"/>
                <w:lang w:eastAsia="ru-RU"/>
              </w:rPr>
              <w:t>2019</w:t>
            </w:r>
            <w:r w:rsidR="00F83E5D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>года). Паспорт 56 приложения 4 к Программе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9B" w:rsidRPr="00807D6E" w:rsidRDefault="000A1B9B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проектные работы, %</w:t>
            </w:r>
          </w:p>
          <w:p w:rsidR="000A1B9B" w:rsidRPr="00807D6E" w:rsidRDefault="000A1B9B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0A1B9B" w:rsidRPr="00807D6E" w:rsidRDefault="000A1B9B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100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6,0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1,9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0A1B9B" w:rsidRPr="00807D6E" w:rsidRDefault="00D265D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2017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2018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2018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2020</w:t>
            </w:r>
            <w:r w:rsidR="007E1D85" w:rsidRPr="00807D6E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1606,53</w:t>
            </w: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4878,789</w:t>
            </w: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865,211</w:t>
            </w: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8212,342</w:t>
            </w: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3437,15</w:t>
            </w:r>
          </w:p>
          <w:p w:rsidR="00D265DB" w:rsidRPr="00807D6E" w:rsidRDefault="00D265D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7801,343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1526,53</w:t>
            </w: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4634,789</w:t>
            </w: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  <w:vertAlign w:val="superscript"/>
              </w:rPr>
            </w:pPr>
            <w:r w:rsidRPr="00807D6E">
              <w:rPr>
                <w:rFonts w:cs="Times New Roman"/>
                <w:sz w:val="20"/>
                <w:szCs w:val="20"/>
              </w:rPr>
              <w:t>865,211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1</w:t>
            </w: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7801,342</w:t>
            </w: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  <w:vertAlign w:val="superscript"/>
              </w:rPr>
            </w:pPr>
            <w:r w:rsidRPr="00807D6E">
              <w:rPr>
                <w:rFonts w:cs="Times New Roman"/>
                <w:sz w:val="20"/>
                <w:szCs w:val="20"/>
              </w:rPr>
              <w:t>3437,15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5</w:t>
            </w:r>
          </w:p>
          <w:p w:rsidR="00D265DB" w:rsidRPr="00807D6E" w:rsidRDefault="00D265DB" w:rsidP="00D265D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7801,343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80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244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411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1B9B" w:rsidRPr="00807D6E" w:rsidRDefault="000A1B9B" w:rsidP="000A1B9B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9B" w:rsidRPr="00807D6E" w:rsidRDefault="000A1B9B" w:rsidP="000A1B9B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0A1B9B" w:rsidRPr="00807D6E" w:rsidRDefault="000A1B9B" w:rsidP="000A1B9B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ОМС</w:t>
            </w:r>
          </w:p>
          <w:p w:rsidR="000A1B9B" w:rsidRPr="00807D6E" w:rsidRDefault="000A1B9B" w:rsidP="000A1B9B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Мышкинского МР</w:t>
            </w:r>
          </w:p>
        </w:tc>
      </w:tr>
      <w:tr w:rsidR="000A1B9B" w:rsidRPr="00807D6E" w:rsidTr="000A1B9B">
        <w:trPr>
          <w:trHeight w:val="731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1B9B" w:rsidRPr="00807D6E" w:rsidRDefault="000A1B9B" w:rsidP="001739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50.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9B" w:rsidRPr="00807D6E" w:rsidRDefault="000A1B9B" w:rsidP="00F83E5D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Строительство распределительных газовых сетей в с. Юхоть </w:t>
            </w:r>
            <w:r w:rsidR="00F83E5D" w:rsidRPr="00807D6E">
              <w:rPr>
                <w:rFonts w:cs="Times New Roman"/>
                <w:sz w:val="20"/>
                <w:szCs w:val="20"/>
                <w:lang w:eastAsia="ru-RU"/>
              </w:rPr>
              <w:t>и</w:t>
            </w:r>
            <w:r w:rsidR="00F83E5D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дер. Палюшино Мышкинского МР (в том числе проектные работы и задолженность </w:t>
            </w:r>
            <w:r w:rsidR="00F83E5D" w:rsidRPr="00807D6E">
              <w:rPr>
                <w:rFonts w:cs="Times New Roman"/>
                <w:sz w:val="20"/>
                <w:szCs w:val="20"/>
                <w:lang w:eastAsia="ru-RU"/>
              </w:rPr>
              <w:t>за</w:t>
            </w:r>
            <w:r w:rsidR="00F83E5D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>выполненные работы 2017 года, 2018 года</w:t>
            </w:r>
            <w:r w:rsidR="00380FC4" w:rsidRPr="00807D6E">
              <w:rPr>
                <w:rFonts w:cs="Times New Roman"/>
                <w:sz w:val="20"/>
                <w:szCs w:val="20"/>
                <w:lang w:eastAsia="ru-RU"/>
              </w:rPr>
              <w:t xml:space="preserve">, </w:t>
            </w:r>
            <w:r w:rsidR="00F83E5D" w:rsidRPr="00807D6E">
              <w:rPr>
                <w:rFonts w:cs="Times New Roman"/>
                <w:sz w:val="20"/>
                <w:szCs w:val="20"/>
                <w:lang w:eastAsia="ru-RU"/>
              </w:rPr>
              <w:t>2019</w:t>
            </w:r>
            <w:r w:rsidR="00F83E5D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="00380FC4" w:rsidRPr="00807D6E">
              <w:rPr>
                <w:rFonts w:cs="Times New Roman"/>
                <w:sz w:val="20"/>
                <w:szCs w:val="20"/>
                <w:lang w:eastAsia="ru-RU"/>
              </w:rPr>
              <w:t>года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>). Паспорт 58 приложения 4 к Программе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9B" w:rsidRPr="00807D6E" w:rsidRDefault="000A1B9B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проектные работы</w:t>
            </w:r>
          </w:p>
          <w:p w:rsidR="000A1B9B" w:rsidRPr="00807D6E" w:rsidRDefault="000A1B9B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0A1B9B" w:rsidRPr="00807D6E" w:rsidRDefault="000A1B9B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380FC4" w:rsidRPr="00807D6E" w:rsidRDefault="00380FC4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100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4,2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1,8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380FC4" w:rsidRPr="00807D6E" w:rsidRDefault="00380FC4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2017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2018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2018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380FC4" w:rsidRPr="00807D6E" w:rsidRDefault="00380FC4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2020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1363,5</w:t>
            </w: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6005,506</w:t>
            </w: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1294,494</w:t>
            </w: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3904,28</w:t>
            </w:r>
          </w:p>
          <w:p w:rsidR="000A1B9B" w:rsidRPr="00807D6E" w:rsidRDefault="000A1B9B" w:rsidP="008D59C2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5256,45</w:t>
            </w:r>
          </w:p>
          <w:p w:rsidR="008D59C2" w:rsidRPr="00807D6E" w:rsidRDefault="00CD5EAA" w:rsidP="008D59C2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3709,281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1294,5</w:t>
            </w: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5705,506</w:t>
            </w: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  <w:vertAlign w:val="superscript"/>
              </w:rPr>
            </w:pPr>
            <w:r w:rsidRPr="00807D6E">
              <w:rPr>
                <w:rFonts w:cs="Times New Roman"/>
                <w:sz w:val="20"/>
                <w:szCs w:val="20"/>
              </w:rPr>
              <w:t>1294,494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1</w:t>
            </w: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3709,28</w:t>
            </w: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  <w:vertAlign w:val="superscript"/>
              </w:rPr>
            </w:pPr>
            <w:r w:rsidRPr="00807D6E">
              <w:rPr>
                <w:rFonts w:cs="Times New Roman"/>
                <w:sz w:val="20"/>
                <w:szCs w:val="20"/>
              </w:rPr>
              <w:t>5256,454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5</w:t>
            </w:r>
          </w:p>
          <w:p w:rsidR="008D59C2" w:rsidRPr="00807D6E" w:rsidRDefault="008D59C2" w:rsidP="008D59C2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3709,281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69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300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195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1B9B" w:rsidRPr="00807D6E" w:rsidRDefault="000A1B9B" w:rsidP="000A1B9B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9B" w:rsidRPr="00807D6E" w:rsidRDefault="000A1B9B" w:rsidP="000A1B9B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0A1B9B" w:rsidRPr="00807D6E" w:rsidRDefault="000A1B9B" w:rsidP="000A1B9B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ОМС</w:t>
            </w:r>
          </w:p>
          <w:p w:rsidR="000A1B9B" w:rsidRPr="00807D6E" w:rsidRDefault="000A1B9B" w:rsidP="000A1B9B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Мышкинского МР</w:t>
            </w:r>
          </w:p>
        </w:tc>
      </w:tr>
      <w:tr w:rsidR="000A1B9B" w:rsidRPr="00807D6E" w:rsidTr="000A1B9B">
        <w:trPr>
          <w:trHeight w:val="731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1B9B" w:rsidRPr="00807D6E" w:rsidRDefault="000A1B9B" w:rsidP="001739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51.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9B" w:rsidRPr="00807D6E" w:rsidRDefault="000A1B9B" w:rsidP="00F83E5D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Строительство распределительных газовых сетей в с. Охотино Мышкинского МР (в том числе проектные работы и задолженность </w:t>
            </w:r>
            <w:r w:rsidR="00F83E5D" w:rsidRPr="00807D6E">
              <w:rPr>
                <w:rFonts w:cs="Times New Roman"/>
                <w:sz w:val="20"/>
                <w:szCs w:val="20"/>
                <w:lang w:eastAsia="ru-RU"/>
              </w:rPr>
              <w:t>за</w:t>
            </w:r>
            <w:r w:rsidR="00F83E5D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>выполненные работы 2017 года, 2018 года</w:t>
            </w:r>
            <w:r w:rsidR="00A35C6E" w:rsidRPr="00807D6E">
              <w:rPr>
                <w:rFonts w:cs="Times New Roman"/>
                <w:sz w:val="20"/>
                <w:szCs w:val="20"/>
                <w:lang w:eastAsia="ru-RU"/>
              </w:rPr>
              <w:t xml:space="preserve">, </w:t>
            </w:r>
            <w:r w:rsidR="00F83E5D" w:rsidRPr="00807D6E">
              <w:rPr>
                <w:rFonts w:cs="Times New Roman"/>
                <w:sz w:val="20"/>
                <w:szCs w:val="20"/>
                <w:lang w:eastAsia="ru-RU"/>
              </w:rPr>
              <w:t>2019</w:t>
            </w:r>
            <w:r w:rsidR="00F83E5D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="00A35C6E" w:rsidRPr="00807D6E">
              <w:rPr>
                <w:rFonts w:cs="Times New Roman"/>
                <w:sz w:val="20"/>
                <w:szCs w:val="20"/>
                <w:lang w:eastAsia="ru-RU"/>
              </w:rPr>
              <w:t>года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>). Паспорт 60 приложения 4 к Программе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9B" w:rsidRPr="00807D6E" w:rsidRDefault="000A1B9B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проектные работы, %</w:t>
            </w:r>
          </w:p>
          <w:p w:rsidR="000A1B9B" w:rsidRPr="00807D6E" w:rsidRDefault="000A1B9B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0A1B9B" w:rsidRPr="00807D6E" w:rsidRDefault="000A1B9B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 газификации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100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4,4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2,8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A35C6E" w:rsidRPr="00807D6E" w:rsidRDefault="00A35C6E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95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2017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2018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2018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0A1B9B" w:rsidRPr="00807D6E" w:rsidRDefault="00A35C6E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2020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1603,88</w:t>
            </w: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4712,129</w:t>
            </w: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1523,871</w:t>
            </w: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4996,499</w:t>
            </w: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3947,508</w:t>
            </w:r>
          </w:p>
          <w:p w:rsidR="00A35C6E" w:rsidRPr="00807D6E" w:rsidRDefault="00A35C6E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4746,5</w:t>
            </w: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1523,88</w:t>
            </w: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4476,129</w:t>
            </w: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  <w:vertAlign w:val="superscript"/>
              </w:rPr>
            </w:pPr>
            <w:r w:rsidRPr="00807D6E">
              <w:rPr>
                <w:rFonts w:cs="Times New Roman"/>
                <w:sz w:val="20"/>
                <w:szCs w:val="20"/>
              </w:rPr>
              <w:t>1523,871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1</w:t>
            </w: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4746,499</w:t>
            </w:r>
          </w:p>
          <w:p w:rsidR="000A1B9B" w:rsidRPr="00807D6E" w:rsidRDefault="000A1B9B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  <w:vertAlign w:val="superscript"/>
              </w:rPr>
            </w:pPr>
            <w:r w:rsidRPr="00807D6E">
              <w:rPr>
                <w:rFonts w:cs="Times New Roman"/>
                <w:sz w:val="20"/>
                <w:szCs w:val="20"/>
              </w:rPr>
              <w:t>3947,508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5</w:t>
            </w:r>
          </w:p>
          <w:p w:rsidR="00A35C6E" w:rsidRPr="00807D6E" w:rsidRDefault="00A35C6E" w:rsidP="00A35C6E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4746,5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80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236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250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1B9B" w:rsidRPr="00807D6E" w:rsidRDefault="000A1B9B" w:rsidP="000A1B9B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9B" w:rsidRPr="00807D6E" w:rsidRDefault="000A1B9B" w:rsidP="000A1B9B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0A1B9B" w:rsidRPr="00807D6E" w:rsidRDefault="000A1B9B" w:rsidP="000A1B9B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ОМС</w:t>
            </w:r>
          </w:p>
          <w:p w:rsidR="000A1B9B" w:rsidRPr="00807D6E" w:rsidRDefault="000A1B9B" w:rsidP="000A1B9B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Мышкинского МР</w:t>
            </w:r>
          </w:p>
        </w:tc>
      </w:tr>
      <w:tr w:rsidR="000A1B9B" w:rsidRPr="00807D6E" w:rsidTr="000A1B9B">
        <w:trPr>
          <w:trHeight w:val="731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1B9B" w:rsidRPr="00807D6E" w:rsidRDefault="000A1B9B" w:rsidP="00B6653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52.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9B" w:rsidRPr="00807D6E" w:rsidRDefault="000A1B9B" w:rsidP="000A1B9B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Строительство газопровода жилых домов в Некрасовском районе, дер. Шишелово – 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lastRenderedPageBreak/>
              <w:t>дер. Басова, в том числе задолженность за выполненные работы 2018 года</w:t>
            </w:r>
            <w:r w:rsidR="00A35C6E" w:rsidRPr="00807D6E">
              <w:rPr>
                <w:rFonts w:cs="Times New Roman"/>
                <w:sz w:val="20"/>
                <w:szCs w:val="20"/>
                <w:lang w:eastAsia="ru-RU"/>
              </w:rPr>
              <w:t>, 2019 года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. </w:t>
            </w:r>
            <w:r w:rsidRPr="00807D6E">
              <w:rPr>
                <w:rFonts w:cs="Times New Roman"/>
                <w:sz w:val="20"/>
                <w:szCs w:val="20"/>
              </w:rPr>
              <w:t>Паспорт 62 приложения 4 к Программе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9B" w:rsidRPr="00807D6E" w:rsidRDefault="000A1B9B" w:rsidP="000A1B9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lastRenderedPageBreak/>
              <w:t>протяженность построенных газопроводов, км</w:t>
            </w:r>
          </w:p>
          <w:p w:rsidR="000A1B9B" w:rsidRPr="00807D6E" w:rsidRDefault="000A1B9B" w:rsidP="000A1B9B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 xml:space="preserve">количество квартир, имеющих </w:t>
            </w:r>
            <w:r w:rsidRPr="00807D6E">
              <w:rPr>
                <w:rFonts w:cs="Times New Roman"/>
                <w:sz w:val="20"/>
                <w:szCs w:val="20"/>
              </w:rPr>
              <w:lastRenderedPageBreak/>
              <w:t>техническую возможность для газификации</w:t>
            </w:r>
          </w:p>
          <w:p w:rsidR="000A1B9B" w:rsidRPr="00807D6E" w:rsidRDefault="000A1B9B" w:rsidP="000A1B9B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благоустройство, %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lastRenderedPageBreak/>
              <w:t>2,5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83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100</w:t>
            </w:r>
          </w:p>
          <w:p w:rsidR="00A35C6E" w:rsidRPr="00807D6E" w:rsidRDefault="00A35C6E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lastRenderedPageBreak/>
              <w:t>2018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A35C6E" w:rsidRPr="00807D6E" w:rsidRDefault="00A35C6E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lastRenderedPageBreak/>
              <w:t>3955,1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2548,496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768,6</w:t>
            </w:r>
          </w:p>
          <w:p w:rsidR="00A35C6E" w:rsidRPr="00807D6E" w:rsidRDefault="00A35C6E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615,594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lastRenderedPageBreak/>
              <w:t>3164,1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</w:rPr>
            </w:pPr>
            <w:r w:rsidRPr="00807D6E">
              <w:rPr>
                <w:rFonts w:cs="Times New Roman"/>
                <w:sz w:val="20"/>
                <w:szCs w:val="20"/>
              </w:rPr>
              <w:t>2548,496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5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Theme="minorEastAsia" w:cs="Times New Roman"/>
                <w:sz w:val="20"/>
                <w:szCs w:val="20"/>
                <w:lang w:eastAsia="ru-RU"/>
              </w:rPr>
              <w:t>615,6</w:t>
            </w:r>
          </w:p>
          <w:p w:rsidR="00A35C6E" w:rsidRPr="00807D6E" w:rsidRDefault="00A35C6E" w:rsidP="00A35C6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615,594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lastRenderedPageBreak/>
              <w:t>791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153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ДЖКХЭиРТ</w:t>
            </w:r>
            <w:r w:rsidRPr="00807D6E">
              <w:rPr>
                <w:rFonts w:cs="Times New Roman"/>
                <w:sz w:val="20"/>
                <w:szCs w:val="20"/>
              </w:rPr>
              <w:t>,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ОМС</w:t>
            </w:r>
          </w:p>
          <w:p w:rsidR="000A1B9B" w:rsidRPr="00807D6E" w:rsidRDefault="000A1B9B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</w:rPr>
              <w:t>Некрасовского МР</w:t>
            </w:r>
          </w:p>
        </w:tc>
      </w:tr>
    </w:tbl>
    <w:p w:rsidR="003238D7" w:rsidRPr="00807D6E" w:rsidRDefault="003238D7" w:rsidP="0011234F">
      <w:pPr>
        <w:tabs>
          <w:tab w:val="left" w:pos="13080"/>
        </w:tabs>
        <w:ind w:firstLine="0"/>
        <w:rPr>
          <w:szCs w:val="28"/>
        </w:rPr>
      </w:pPr>
    </w:p>
    <w:p w:rsidR="001D7661" w:rsidRDefault="00276DAD" w:rsidP="00AD201D">
      <w:pPr>
        <w:tabs>
          <w:tab w:val="left" w:pos="13080"/>
        </w:tabs>
        <w:rPr>
          <w:szCs w:val="28"/>
        </w:rPr>
      </w:pPr>
      <w:r>
        <w:rPr>
          <w:szCs w:val="28"/>
        </w:rPr>
        <w:t>5</w:t>
      </w:r>
      <w:r w:rsidR="000524BE" w:rsidRPr="00807D6E">
        <w:rPr>
          <w:szCs w:val="28"/>
        </w:rPr>
        <w:t>.1</w:t>
      </w:r>
      <w:r w:rsidR="00C77DD7">
        <w:rPr>
          <w:szCs w:val="28"/>
        </w:rPr>
        <w:t>2</w:t>
      </w:r>
      <w:r w:rsidR="000524BE" w:rsidRPr="00807D6E">
        <w:rPr>
          <w:szCs w:val="28"/>
        </w:rPr>
        <w:t>. Пункт 72 изложить в следующей редакции:</w:t>
      </w:r>
    </w:p>
    <w:p w:rsidR="008D15D1" w:rsidRDefault="008D15D1" w:rsidP="00AD201D">
      <w:pPr>
        <w:tabs>
          <w:tab w:val="left" w:pos="13080"/>
        </w:tabs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9"/>
        <w:gridCol w:w="2551"/>
        <w:gridCol w:w="3260"/>
        <w:gridCol w:w="993"/>
        <w:gridCol w:w="1229"/>
        <w:gridCol w:w="1364"/>
        <w:gridCol w:w="1232"/>
        <w:gridCol w:w="993"/>
        <w:gridCol w:w="1053"/>
        <w:gridCol w:w="1711"/>
      </w:tblGrid>
      <w:tr w:rsidR="000524BE" w:rsidRPr="00807D6E" w:rsidTr="007A6149">
        <w:trPr>
          <w:trHeight w:val="238"/>
          <w:tblHeader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0524BE" w:rsidRPr="00807D6E" w:rsidRDefault="000524BE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BE" w:rsidRPr="00807D6E" w:rsidRDefault="000524BE" w:rsidP="007A6149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24BE" w:rsidRPr="00807D6E" w:rsidRDefault="000524BE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24BE" w:rsidRPr="00807D6E" w:rsidRDefault="000524BE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524BE" w:rsidRPr="00807D6E" w:rsidRDefault="000524BE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0524BE" w:rsidRPr="00807D6E" w:rsidRDefault="000524BE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24BE" w:rsidRPr="00807D6E" w:rsidRDefault="000524BE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524BE" w:rsidRPr="00807D6E" w:rsidRDefault="000524BE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24BE" w:rsidRPr="00807D6E" w:rsidRDefault="000524BE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BE" w:rsidRPr="00807D6E" w:rsidRDefault="000524BE" w:rsidP="007A6149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0524BE" w:rsidRPr="00807D6E" w:rsidTr="007A6149">
        <w:trPr>
          <w:trHeight w:val="731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24BE" w:rsidRPr="00807D6E" w:rsidRDefault="000524BE" w:rsidP="007A6149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72.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BE" w:rsidRPr="00807D6E" w:rsidRDefault="000524BE" w:rsidP="007A6149">
            <w:pPr>
              <w:spacing w:line="18" w:lineRule="atLeast"/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Строительство газопровода низкого давления, с. Семеновское Первомайского МР (в том числе проектные работы). Паспорт 113 приложения 4 к Программе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24BE" w:rsidRPr="00807D6E" w:rsidRDefault="000524BE" w:rsidP="007A6149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проектные работы, %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24BE" w:rsidRPr="00807D6E" w:rsidRDefault="000524BE" w:rsidP="007A6149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524BE" w:rsidRPr="00807D6E" w:rsidRDefault="000524BE" w:rsidP="007A6149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0524BE" w:rsidRPr="00807D6E" w:rsidRDefault="000524BE" w:rsidP="007A6149">
            <w:pPr>
              <w:spacing w:line="18" w:lineRule="atLeast"/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2348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24BE" w:rsidRPr="00807D6E" w:rsidRDefault="000524BE" w:rsidP="000524BE">
            <w:pPr>
              <w:spacing w:line="18" w:lineRule="atLeast"/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2230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524BE" w:rsidRPr="00807D6E" w:rsidRDefault="000524BE" w:rsidP="007A6149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24BE" w:rsidRPr="00807D6E" w:rsidRDefault="000524BE" w:rsidP="007A6149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BE" w:rsidRPr="00807D6E" w:rsidRDefault="000524BE" w:rsidP="007A6149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0524BE" w:rsidRPr="00807D6E" w:rsidRDefault="000524BE" w:rsidP="007A6149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ОМС</w:t>
            </w:r>
          </w:p>
          <w:p w:rsidR="000524BE" w:rsidRPr="00807D6E" w:rsidRDefault="000524BE" w:rsidP="007A6149">
            <w:pPr>
              <w:spacing w:line="18" w:lineRule="atLeast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Первомайского  МР</w:t>
            </w:r>
          </w:p>
        </w:tc>
      </w:tr>
    </w:tbl>
    <w:p w:rsidR="001D7661" w:rsidRPr="00807D6E" w:rsidRDefault="001D7661" w:rsidP="006E7CB3">
      <w:pPr>
        <w:tabs>
          <w:tab w:val="left" w:pos="13080"/>
        </w:tabs>
        <w:ind w:firstLine="0"/>
        <w:rPr>
          <w:szCs w:val="28"/>
        </w:rPr>
      </w:pPr>
    </w:p>
    <w:p w:rsidR="00272BB0" w:rsidRPr="00807D6E" w:rsidRDefault="00276DAD" w:rsidP="00AD201D">
      <w:pPr>
        <w:tabs>
          <w:tab w:val="left" w:pos="13080"/>
        </w:tabs>
        <w:rPr>
          <w:szCs w:val="28"/>
        </w:rPr>
      </w:pPr>
      <w:r>
        <w:rPr>
          <w:szCs w:val="28"/>
        </w:rPr>
        <w:t>5</w:t>
      </w:r>
      <w:r w:rsidR="00272BB0" w:rsidRPr="00807D6E">
        <w:rPr>
          <w:szCs w:val="28"/>
        </w:rPr>
        <w:t>.1</w:t>
      </w:r>
      <w:r w:rsidR="00C77DD7">
        <w:rPr>
          <w:szCs w:val="28"/>
        </w:rPr>
        <w:t>3</w:t>
      </w:r>
      <w:r w:rsidR="00272BB0" w:rsidRPr="00807D6E">
        <w:rPr>
          <w:szCs w:val="28"/>
        </w:rPr>
        <w:t>.</w:t>
      </w:r>
      <w:r w:rsidR="006E49EE">
        <w:rPr>
          <w:szCs w:val="28"/>
        </w:rPr>
        <w:t> </w:t>
      </w:r>
      <w:r w:rsidR="00272BB0" w:rsidRPr="00807D6E">
        <w:rPr>
          <w:szCs w:val="28"/>
        </w:rPr>
        <w:t>Пункт</w:t>
      </w:r>
      <w:r w:rsidR="006E7CB3" w:rsidRPr="00807D6E">
        <w:rPr>
          <w:szCs w:val="28"/>
        </w:rPr>
        <w:t>ы 101,</w:t>
      </w:r>
      <w:r w:rsidR="00272BB0" w:rsidRPr="00807D6E">
        <w:rPr>
          <w:szCs w:val="28"/>
        </w:rPr>
        <w:t xml:space="preserve"> 102 изложить в следующей редакции:</w:t>
      </w:r>
    </w:p>
    <w:p w:rsidR="00272BB0" w:rsidRPr="00807D6E" w:rsidRDefault="00272BB0" w:rsidP="00272BB0">
      <w:pPr>
        <w:tabs>
          <w:tab w:val="left" w:pos="13080"/>
        </w:tabs>
        <w:ind w:firstLine="0"/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8"/>
        <w:gridCol w:w="2692"/>
        <w:gridCol w:w="3120"/>
        <w:gridCol w:w="993"/>
        <w:gridCol w:w="1229"/>
        <w:gridCol w:w="1364"/>
        <w:gridCol w:w="1232"/>
        <w:gridCol w:w="993"/>
        <w:gridCol w:w="1053"/>
        <w:gridCol w:w="1711"/>
      </w:tblGrid>
      <w:tr w:rsidR="00272BB0" w:rsidRPr="00807D6E" w:rsidTr="00AD201D">
        <w:trPr>
          <w:trHeight w:val="238"/>
          <w:tblHeader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2BB0" w:rsidRPr="00807D6E" w:rsidRDefault="00272BB0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BB0" w:rsidRPr="00807D6E" w:rsidRDefault="00272BB0" w:rsidP="00D9104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2BB0" w:rsidRPr="00807D6E" w:rsidRDefault="00272BB0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2BB0" w:rsidRPr="00807D6E" w:rsidRDefault="00272BB0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272BB0" w:rsidRPr="00807D6E" w:rsidRDefault="00272BB0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272BB0" w:rsidRPr="00807D6E" w:rsidRDefault="00272BB0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2BB0" w:rsidRPr="00807D6E" w:rsidRDefault="00272BB0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272BB0" w:rsidRPr="00807D6E" w:rsidRDefault="00272BB0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2BB0" w:rsidRPr="00807D6E" w:rsidRDefault="00272BB0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BB0" w:rsidRPr="00807D6E" w:rsidRDefault="00272BB0" w:rsidP="00D9104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E7CB3" w:rsidRPr="00807D6E" w:rsidTr="00D91047">
        <w:trPr>
          <w:trHeight w:val="49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7CB3" w:rsidRPr="00807D6E" w:rsidRDefault="006E7CB3" w:rsidP="007A6149">
            <w:pPr>
              <w:ind w:right="-109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101.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CB3" w:rsidRPr="00807D6E" w:rsidRDefault="006E7CB3" w:rsidP="007A6149">
            <w:pPr>
              <w:ind w:firstLine="0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 xml:space="preserve">Газификация с. Купанское городского округа </w:t>
            </w:r>
          </w:p>
          <w:p w:rsidR="006E7CB3" w:rsidRPr="00807D6E" w:rsidRDefault="006E7CB3" w:rsidP="000F6BAC">
            <w:pPr>
              <w:ind w:firstLine="0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 xml:space="preserve">г. Переславля-Залесского </w:t>
            </w:r>
            <w:r w:rsidRPr="00807D6E">
              <w:rPr>
                <w:rFonts w:cs="Times New Roman"/>
                <w:sz w:val="20"/>
                <w:szCs w:val="20"/>
              </w:rPr>
              <w:t>(</w:t>
            </w:r>
            <w:r w:rsidR="000F6BAC" w:rsidRPr="00807D6E">
              <w:rPr>
                <w:rFonts w:cs="Times New Roman"/>
                <w:sz w:val="20"/>
                <w:szCs w:val="20"/>
              </w:rPr>
              <w:t>в</w:t>
            </w:r>
            <w:r w:rsidR="000F6BAC">
              <w:rPr>
                <w:rFonts w:cs="Times New Roman"/>
                <w:sz w:val="20"/>
                <w:szCs w:val="20"/>
              </w:rPr>
              <w:t> </w:t>
            </w:r>
            <w:r w:rsidRPr="00807D6E">
              <w:rPr>
                <w:rFonts w:cs="Times New Roman"/>
                <w:sz w:val="20"/>
                <w:szCs w:val="20"/>
              </w:rPr>
              <w:t>том числе задолженность за выполненные работы 2019 года)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7CB3" w:rsidRPr="00807D6E" w:rsidRDefault="006E7CB3" w:rsidP="007A6149">
            <w:pPr>
              <w:ind w:firstLine="0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пусконаладочные работы, %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7CB3" w:rsidRPr="00807D6E" w:rsidRDefault="006E7CB3" w:rsidP="007A6149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100</w:t>
            </w:r>
          </w:p>
          <w:p w:rsidR="006E7CB3" w:rsidRPr="00807D6E" w:rsidRDefault="006E7CB3" w:rsidP="007A6149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100</w:t>
            </w:r>
          </w:p>
          <w:p w:rsidR="00C6062A" w:rsidRDefault="006E7CB3" w:rsidP="0075172E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E7CB3" w:rsidRPr="00807D6E" w:rsidRDefault="006E7CB3" w:rsidP="007A6149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2018</w:t>
            </w:r>
          </w:p>
          <w:p w:rsidR="006E7CB3" w:rsidRPr="00807D6E" w:rsidRDefault="006E7CB3" w:rsidP="007A6149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2019</w:t>
            </w:r>
          </w:p>
          <w:p w:rsidR="006E7CB3" w:rsidRPr="00807D6E" w:rsidRDefault="006E7CB3" w:rsidP="00F138F8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2020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E7CB3" w:rsidRPr="00807D6E" w:rsidRDefault="006E7CB3" w:rsidP="007A6149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358,5</w:t>
            </w:r>
          </w:p>
          <w:p w:rsidR="006E7CB3" w:rsidRPr="00807D6E" w:rsidRDefault="006E7CB3" w:rsidP="007A6149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358,5</w:t>
            </w:r>
          </w:p>
          <w:p w:rsidR="006E7CB3" w:rsidRPr="00807D6E" w:rsidRDefault="006E7CB3" w:rsidP="007A6149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323,475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7CB3" w:rsidRPr="00807D6E" w:rsidRDefault="006E7CB3" w:rsidP="007A6149">
            <w:pPr>
              <w:ind w:right="-108"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340,5</w:t>
            </w:r>
          </w:p>
          <w:p w:rsidR="006E7CB3" w:rsidRPr="00807D6E" w:rsidRDefault="006E7CB3" w:rsidP="007A6149">
            <w:pPr>
              <w:ind w:right="-108"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340,5</w:t>
            </w:r>
          </w:p>
          <w:p w:rsidR="006E7CB3" w:rsidRPr="00807D6E" w:rsidRDefault="006E7CB3" w:rsidP="006E7CB3">
            <w:pPr>
              <w:ind w:right="-108"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323,475</w:t>
            </w:r>
            <w:r w:rsidRPr="00807D6E">
              <w:rPr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E7CB3" w:rsidRPr="00807D6E" w:rsidRDefault="006E7CB3" w:rsidP="007A6149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18</w:t>
            </w:r>
          </w:p>
          <w:p w:rsidR="006E7CB3" w:rsidRPr="00807D6E" w:rsidRDefault="006E7CB3" w:rsidP="007A6149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7CB3" w:rsidRPr="00807D6E" w:rsidRDefault="006E7CB3" w:rsidP="007A6149">
            <w:pPr>
              <w:ind w:firstLine="0"/>
              <w:jc w:val="center"/>
              <w:rPr>
                <w:kern w:val="24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CB3" w:rsidRPr="00807D6E" w:rsidRDefault="006E7CB3" w:rsidP="007A614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807D6E">
              <w:rPr>
                <w:sz w:val="20"/>
                <w:szCs w:val="20"/>
                <w:lang w:eastAsia="ru-RU"/>
              </w:rPr>
              <w:t>ДЖКХЭиРТ,</w:t>
            </w:r>
          </w:p>
          <w:p w:rsidR="006E7CB3" w:rsidRPr="00807D6E" w:rsidRDefault="006E7CB3" w:rsidP="007A614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807D6E">
              <w:rPr>
                <w:sz w:val="20"/>
                <w:szCs w:val="20"/>
                <w:lang w:eastAsia="ru-RU"/>
              </w:rPr>
              <w:t>ОМС</w:t>
            </w:r>
          </w:p>
          <w:p w:rsidR="006E7CB3" w:rsidRPr="00807D6E" w:rsidRDefault="006E7CB3" w:rsidP="007A6149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  <w:lang w:eastAsia="ru-RU"/>
              </w:rPr>
              <w:t>городского округа г. Переславля-Залесского</w:t>
            </w:r>
          </w:p>
        </w:tc>
      </w:tr>
      <w:tr w:rsidR="006E7CB3" w:rsidRPr="00807D6E" w:rsidTr="00D91047">
        <w:trPr>
          <w:trHeight w:val="49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7CB3" w:rsidRPr="00807D6E" w:rsidRDefault="006E7CB3" w:rsidP="00D91047">
            <w:pPr>
              <w:ind w:right="-109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102.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CB3" w:rsidRPr="00807D6E" w:rsidRDefault="006E7CB3" w:rsidP="000F6BAC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 xml:space="preserve">Строительство газопровода дер. Богословское – дер. Емишево – дер. Кузилово Тутаевского МР (в том числе задолженность за выполненные работы </w:t>
            </w:r>
            <w:r w:rsidR="000F6BAC" w:rsidRPr="00807D6E">
              <w:rPr>
                <w:rFonts w:cs="Times New Roman"/>
                <w:sz w:val="20"/>
                <w:szCs w:val="20"/>
              </w:rPr>
              <w:t>2019</w:t>
            </w:r>
            <w:r w:rsidR="000F6BAC">
              <w:rPr>
                <w:rFonts w:cs="Times New Roman"/>
                <w:sz w:val="20"/>
                <w:szCs w:val="20"/>
              </w:rPr>
              <w:t> </w:t>
            </w:r>
            <w:r w:rsidRPr="00807D6E">
              <w:rPr>
                <w:rFonts w:cs="Times New Roman"/>
                <w:sz w:val="20"/>
                <w:szCs w:val="20"/>
              </w:rPr>
              <w:t xml:space="preserve">года). Паспорт 120 </w:t>
            </w:r>
            <w:r w:rsidRPr="00807D6E">
              <w:rPr>
                <w:rFonts w:cs="Times New Roman"/>
                <w:sz w:val="20"/>
                <w:szCs w:val="20"/>
              </w:rPr>
              <w:lastRenderedPageBreak/>
              <w:t>приложения 4 к Программе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7CB3" w:rsidRPr="00807D6E" w:rsidRDefault="006E7CB3" w:rsidP="00D91047">
            <w:pPr>
              <w:spacing w:line="235" w:lineRule="auto"/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lastRenderedPageBreak/>
              <w:t>протяженность построенных газопроводов, км</w:t>
            </w:r>
          </w:p>
          <w:p w:rsidR="006E7CB3" w:rsidRPr="00807D6E" w:rsidRDefault="006E7CB3" w:rsidP="00D91047">
            <w:pPr>
              <w:spacing w:line="235" w:lineRule="auto"/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6E7CB3" w:rsidRPr="00807D6E" w:rsidRDefault="006E7CB3" w:rsidP="00D91047">
            <w:pPr>
              <w:spacing w:line="235" w:lineRule="auto"/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6E7CB3" w:rsidRPr="00807D6E" w:rsidRDefault="006E7CB3" w:rsidP="00D9104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7CB3" w:rsidRPr="00807D6E" w:rsidRDefault="006E7CB3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0,5</w:t>
            </w:r>
          </w:p>
          <w:p w:rsidR="006E7CB3" w:rsidRPr="00807D6E" w:rsidRDefault="006E7CB3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2,5</w:t>
            </w:r>
          </w:p>
          <w:p w:rsidR="006E7CB3" w:rsidRPr="00807D6E" w:rsidRDefault="006E7CB3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6E7CB3" w:rsidRPr="00807D6E" w:rsidRDefault="006E7CB3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6E7CB3" w:rsidRPr="00807D6E" w:rsidRDefault="006E7CB3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145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E7CB3" w:rsidRPr="00807D6E" w:rsidRDefault="006E7CB3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6E7CB3" w:rsidRPr="00807D6E" w:rsidRDefault="006E7CB3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2020</w:t>
            </w:r>
          </w:p>
          <w:p w:rsidR="006E7CB3" w:rsidRPr="00807D6E" w:rsidRDefault="006E7CB3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2020</w:t>
            </w:r>
          </w:p>
          <w:p w:rsidR="006E7CB3" w:rsidRPr="00807D6E" w:rsidRDefault="006E7CB3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6E7CB3" w:rsidRPr="00807D6E" w:rsidRDefault="006E7CB3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E7CB3" w:rsidRPr="00807D6E" w:rsidRDefault="006E7CB3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1111</w:t>
            </w:r>
          </w:p>
          <w:p w:rsidR="006E7CB3" w:rsidRPr="00807D6E" w:rsidRDefault="006E7CB3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10459</w:t>
            </w:r>
          </w:p>
          <w:p w:rsidR="006E7CB3" w:rsidRPr="00807D6E" w:rsidRDefault="006E7CB3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7CB3" w:rsidRPr="00807D6E" w:rsidRDefault="006E7CB3" w:rsidP="00D91047">
            <w:pPr>
              <w:ind w:right="-108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1000</w:t>
            </w:r>
          </w:p>
          <w:p w:rsidR="006E7CB3" w:rsidRPr="00807D6E" w:rsidRDefault="006E7CB3" w:rsidP="00D91047">
            <w:pPr>
              <w:ind w:right="-108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9413</w:t>
            </w:r>
          </w:p>
          <w:p w:rsidR="006E7CB3" w:rsidRPr="00807D6E" w:rsidRDefault="006E7CB3" w:rsidP="00D91047">
            <w:pPr>
              <w:ind w:right="-108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1000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E7CB3" w:rsidRPr="00807D6E" w:rsidRDefault="006E7CB3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111</w:t>
            </w:r>
          </w:p>
          <w:p w:rsidR="006E7CB3" w:rsidRPr="00807D6E" w:rsidRDefault="006E7CB3" w:rsidP="00C5312A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1046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7CB3" w:rsidRPr="00807D6E" w:rsidRDefault="006E7CB3" w:rsidP="00D91047">
            <w:pPr>
              <w:ind w:firstLine="0"/>
              <w:jc w:val="center"/>
              <w:rPr>
                <w:rFonts w:cs="Times New Roman"/>
                <w:kern w:val="24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CB3" w:rsidRPr="00807D6E" w:rsidRDefault="006E7CB3" w:rsidP="00D9104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6E7CB3" w:rsidRPr="00807D6E" w:rsidRDefault="006E7CB3" w:rsidP="00D9104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ОМС</w:t>
            </w:r>
          </w:p>
          <w:p w:rsidR="006E7CB3" w:rsidRPr="00807D6E" w:rsidRDefault="006E7CB3" w:rsidP="00D9104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Тутаевского МР</w:t>
            </w:r>
          </w:p>
        </w:tc>
      </w:tr>
    </w:tbl>
    <w:p w:rsidR="00272BB0" w:rsidRPr="00807D6E" w:rsidRDefault="00272BB0" w:rsidP="0011234F">
      <w:pPr>
        <w:tabs>
          <w:tab w:val="left" w:pos="13080"/>
        </w:tabs>
        <w:ind w:firstLine="0"/>
        <w:rPr>
          <w:szCs w:val="28"/>
        </w:rPr>
      </w:pPr>
    </w:p>
    <w:p w:rsidR="00241170" w:rsidRPr="00807D6E" w:rsidRDefault="00276DAD" w:rsidP="00AD201D">
      <w:pPr>
        <w:tabs>
          <w:tab w:val="left" w:pos="13080"/>
        </w:tabs>
        <w:rPr>
          <w:szCs w:val="28"/>
        </w:rPr>
      </w:pPr>
      <w:r>
        <w:rPr>
          <w:szCs w:val="28"/>
        </w:rPr>
        <w:t>5</w:t>
      </w:r>
      <w:r w:rsidR="00241170" w:rsidRPr="00807D6E">
        <w:rPr>
          <w:szCs w:val="28"/>
        </w:rPr>
        <w:t>.</w:t>
      </w:r>
      <w:r w:rsidR="009A7FAB" w:rsidRPr="00807D6E">
        <w:rPr>
          <w:szCs w:val="28"/>
        </w:rPr>
        <w:t>1</w:t>
      </w:r>
      <w:r w:rsidR="00C77DD7">
        <w:rPr>
          <w:szCs w:val="28"/>
        </w:rPr>
        <w:t>4</w:t>
      </w:r>
      <w:r w:rsidR="00241170" w:rsidRPr="00807D6E">
        <w:rPr>
          <w:szCs w:val="28"/>
        </w:rPr>
        <w:t>.</w:t>
      </w:r>
      <w:r w:rsidR="006E49EE">
        <w:rPr>
          <w:szCs w:val="28"/>
        </w:rPr>
        <w:t> </w:t>
      </w:r>
      <w:r w:rsidR="00241170" w:rsidRPr="00807D6E">
        <w:rPr>
          <w:szCs w:val="28"/>
        </w:rPr>
        <w:t>Пункт 108 изложить в следующей редакции:</w:t>
      </w:r>
    </w:p>
    <w:p w:rsidR="00AE438B" w:rsidRPr="00807D6E" w:rsidRDefault="00AE438B" w:rsidP="00241170">
      <w:pPr>
        <w:tabs>
          <w:tab w:val="left" w:pos="13080"/>
        </w:tabs>
        <w:ind w:firstLine="0"/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8"/>
        <w:gridCol w:w="2692"/>
        <w:gridCol w:w="3120"/>
        <w:gridCol w:w="993"/>
        <w:gridCol w:w="1229"/>
        <w:gridCol w:w="1364"/>
        <w:gridCol w:w="1232"/>
        <w:gridCol w:w="993"/>
        <w:gridCol w:w="1053"/>
        <w:gridCol w:w="1711"/>
      </w:tblGrid>
      <w:tr w:rsidR="00241170" w:rsidRPr="00807D6E" w:rsidTr="00562B9D">
        <w:trPr>
          <w:trHeight w:val="238"/>
          <w:tblHeader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241170" w:rsidRPr="00807D6E" w:rsidRDefault="00241170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70" w:rsidRPr="00807D6E" w:rsidRDefault="00241170" w:rsidP="00B27AB9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1170" w:rsidRPr="00807D6E" w:rsidRDefault="00241170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1170" w:rsidRPr="00807D6E" w:rsidRDefault="00241170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241170" w:rsidRPr="00807D6E" w:rsidRDefault="00241170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241170" w:rsidRPr="00807D6E" w:rsidRDefault="00241170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170" w:rsidRPr="00807D6E" w:rsidRDefault="00241170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241170" w:rsidRPr="00807D6E" w:rsidRDefault="00241170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170" w:rsidRPr="00807D6E" w:rsidRDefault="00241170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70" w:rsidRPr="00807D6E" w:rsidRDefault="00241170" w:rsidP="00B27AB9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AE438B" w:rsidRPr="00807D6E" w:rsidTr="00B27AB9">
        <w:trPr>
          <w:trHeight w:val="493"/>
        </w:trPr>
        <w:tc>
          <w:tcPr>
            <w:tcW w:w="190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E438B" w:rsidRPr="00807D6E" w:rsidRDefault="00AE438B" w:rsidP="00B27AB9">
            <w:pPr>
              <w:ind w:right="-109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108.</w:t>
            </w:r>
          </w:p>
        </w:tc>
        <w:tc>
          <w:tcPr>
            <w:tcW w:w="9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8B" w:rsidRPr="00807D6E" w:rsidRDefault="00AE438B" w:rsidP="00313091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Строительство газораспределительных сетей дер. Петроково, Великосельское сельское поселение, Гаврилов-Ямский МР</w:t>
            </w:r>
            <w:r w:rsidR="00D66B1A">
              <w:rPr>
                <w:rFonts w:cs="Times New Roman"/>
                <w:sz w:val="20"/>
                <w:szCs w:val="20"/>
              </w:rPr>
              <w:t xml:space="preserve"> (в том числе задолженность за выполненные работы </w:t>
            </w:r>
            <w:r w:rsidR="00313091">
              <w:rPr>
                <w:rFonts w:cs="Times New Roman"/>
                <w:sz w:val="20"/>
                <w:szCs w:val="20"/>
              </w:rPr>
              <w:t>2019 </w:t>
            </w:r>
            <w:r w:rsidR="00D66B1A">
              <w:rPr>
                <w:rFonts w:cs="Times New Roman"/>
                <w:sz w:val="20"/>
                <w:szCs w:val="20"/>
              </w:rPr>
              <w:t>года)</w:t>
            </w:r>
            <w:r w:rsidRPr="00807D6E">
              <w:rPr>
                <w:rFonts w:cs="Times New Roman"/>
                <w:sz w:val="20"/>
                <w:szCs w:val="20"/>
              </w:rPr>
              <w:t>. Паспорт 126 приложения 4 к Программе</w:t>
            </w:r>
          </w:p>
        </w:tc>
        <w:tc>
          <w:tcPr>
            <w:tcW w:w="1043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438B" w:rsidRPr="00807D6E" w:rsidRDefault="00AE438B" w:rsidP="00B27AB9">
            <w:pPr>
              <w:spacing w:line="235" w:lineRule="auto"/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протяженность построенных газопроводов, км</w:t>
            </w:r>
          </w:p>
          <w:p w:rsidR="00AE438B" w:rsidRPr="00807D6E" w:rsidRDefault="00AE438B" w:rsidP="00B27AB9">
            <w:pPr>
              <w:spacing w:line="235" w:lineRule="auto"/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AE438B" w:rsidRPr="00807D6E" w:rsidRDefault="00AE438B" w:rsidP="00B27AB9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количество квартир, имеющих техническую возможность для газификации</w:t>
            </w:r>
            <w:r w:rsidRPr="00807D6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32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438B" w:rsidRPr="00807D6E" w:rsidRDefault="00AE438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1,3</w:t>
            </w:r>
          </w:p>
          <w:p w:rsidR="00AE438B" w:rsidRPr="00807D6E" w:rsidRDefault="00416B93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-</w:t>
            </w:r>
          </w:p>
          <w:p w:rsidR="00AE438B" w:rsidRPr="00807D6E" w:rsidRDefault="00AE438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AE438B" w:rsidRPr="00807D6E" w:rsidRDefault="00AE438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40</w:t>
            </w:r>
          </w:p>
          <w:p w:rsidR="00AE438B" w:rsidRPr="00807D6E" w:rsidRDefault="00AE438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:rsidR="00AE438B" w:rsidRPr="00807D6E" w:rsidRDefault="00AE438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AE438B" w:rsidRPr="00807D6E" w:rsidRDefault="00416B93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2020</w:t>
            </w:r>
          </w:p>
          <w:p w:rsidR="00AE438B" w:rsidRPr="00807D6E" w:rsidRDefault="00AE438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AE438B" w:rsidRPr="00807D6E" w:rsidRDefault="00AE438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  <w:p w:rsidR="00AE438B" w:rsidRPr="00807D6E" w:rsidRDefault="00AE438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E438B" w:rsidRPr="00807D6E" w:rsidRDefault="00AE438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3400</w:t>
            </w:r>
          </w:p>
          <w:p w:rsidR="00416B93" w:rsidRPr="00807D6E" w:rsidRDefault="00416B93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3018,437</w:t>
            </w:r>
          </w:p>
          <w:p w:rsidR="00AE438B" w:rsidRPr="00807D6E" w:rsidRDefault="00AE438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438B" w:rsidRPr="00807D6E" w:rsidRDefault="00AE438B" w:rsidP="00B27AB9">
            <w:pPr>
              <w:ind w:right="-108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3060</w:t>
            </w:r>
          </w:p>
          <w:p w:rsidR="00AE438B" w:rsidRPr="00807D6E" w:rsidRDefault="00416B93" w:rsidP="00416B93">
            <w:pPr>
              <w:ind w:right="-108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3018,437</w:t>
            </w:r>
            <w:r w:rsidRPr="00807D6E">
              <w:rPr>
                <w:rFonts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32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:rsidR="00AE438B" w:rsidRPr="00807D6E" w:rsidRDefault="00AE438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340</w:t>
            </w:r>
          </w:p>
          <w:p w:rsidR="00AE438B" w:rsidRPr="00807D6E" w:rsidRDefault="00AE438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438B" w:rsidRPr="00807D6E" w:rsidRDefault="00AE438B" w:rsidP="00B27AB9">
            <w:pPr>
              <w:ind w:firstLine="0"/>
              <w:jc w:val="center"/>
              <w:rPr>
                <w:rStyle w:val="afc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8B" w:rsidRPr="00807D6E" w:rsidRDefault="00AE438B" w:rsidP="00B27AB9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AE438B" w:rsidRPr="00807D6E" w:rsidRDefault="00AE438B" w:rsidP="00B27AB9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ОМС</w:t>
            </w:r>
          </w:p>
          <w:p w:rsidR="00AE438B" w:rsidRPr="00807D6E" w:rsidRDefault="00AE438B" w:rsidP="00B27AB9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Гаврилов-Ямского МР</w:t>
            </w:r>
          </w:p>
        </w:tc>
      </w:tr>
    </w:tbl>
    <w:p w:rsidR="00241170" w:rsidRPr="00807D6E" w:rsidRDefault="00241170" w:rsidP="0011234F">
      <w:pPr>
        <w:tabs>
          <w:tab w:val="left" w:pos="13080"/>
        </w:tabs>
        <w:ind w:firstLine="0"/>
        <w:rPr>
          <w:szCs w:val="28"/>
        </w:rPr>
      </w:pPr>
    </w:p>
    <w:p w:rsidR="00416B93" w:rsidRPr="00807D6E" w:rsidRDefault="00276DAD" w:rsidP="00AD201D">
      <w:pPr>
        <w:tabs>
          <w:tab w:val="left" w:pos="13080"/>
        </w:tabs>
        <w:rPr>
          <w:szCs w:val="28"/>
        </w:rPr>
      </w:pPr>
      <w:r>
        <w:rPr>
          <w:szCs w:val="28"/>
        </w:rPr>
        <w:t>5</w:t>
      </w:r>
      <w:r w:rsidR="00BA2952" w:rsidRPr="00807D6E">
        <w:rPr>
          <w:szCs w:val="28"/>
        </w:rPr>
        <w:t>.</w:t>
      </w:r>
      <w:r w:rsidR="009A7FAB" w:rsidRPr="00807D6E">
        <w:rPr>
          <w:szCs w:val="28"/>
        </w:rPr>
        <w:t>1</w:t>
      </w:r>
      <w:r w:rsidR="00C77DD7">
        <w:rPr>
          <w:szCs w:val="28"/>
        </w:rPr>
        <w:t>5</w:t>
      </w:r>
      <w:r w:rsidR="00BA2952" w:rsidRPr="00807D6E">
        <w:rPr>
          <w:szCs w:val="28"/>
        </w:rPr>
        <w:t>.</w:t>
      </w:r>
      <w:r w:rsidR="006E49EE">
        <w:rPr>
          <w:szCs w:val="28"/>
        </w:rPr>
        <w:t> </w:t>
      </w:r>
      <w:r w:rsidR="00416B93" w:rsidRPr="00807D6E">
        <w:rPr>
          <w:szCs w:val="28"/>
        </w:rPr>
        <w:t>П</w:t>
      </w:r>
      <w:r w:rsidR="00B27AB9" w:rsidRPr="00807D6E">
        <w:rPr>
          <w:szCs w:val="28"/>
        </w:rPr>
        <w:t>ункт 1</w:t>
      </w:r>
      <w:r w:rsidR="00416B93" w:rsidRPr="00807D6E">
        <w:rPr>
          <w:szCs w:val="28"/>
        </w:rPr>
        <w:t>12</w:t>
      </w:r>
      <w:r w:rsidR="00B27AB9" w:rsidRPr="00807D6E">
        <w:rPr>
          <w:szCs w:val="28"/>
        </w:rPr>
        <w:t xml:space="preserve"> </w:t>
      </w:r>
      <w:r w:rsidR="00416B93" w:rsidRPr="00807D6E">
        <w:rPr>
          <w:szCs w:val="28"/>
        </w:rPr>
        <w:t>изложить в следующей редакции:</w:t>
      </w:r>
    </w:p>
    <w:p w:rsidR="007E030D" w:rsidRPr="00807D6E" w:rsidRDefault="007E030D" w:rsidP="00416B93">
      <w:pPr>
        <w:tabs>
          <w:tab w:val="left" w:pos="13080"/>
        </w:tabs>
        <w:ind w:firstLine="0"/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8"/>
        <w:gridCol w:w="2692"/>
        <w:gridCol w:w="3120"/>
        <w:gridCol w:w="993"/>
        <w:gridCol w:w="1229"/>
        <w:gridCol w:w="1364"/>
        <w:gridCol w:w="1232"/>
        <w:gridCol w:w="993"/>
        <w:gridCol w:w="1053"/>
        <w:gridCol w:w="1711"/>
      </w:tblGrid>
      <w:tr w:rsidR="007E030D" w:rsidRPr="00807D6E" w:rsidTr="00AD201D">
        <w:trPr>
          <w:trHeight w:val="238"/>
          <w:tblHeader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E030D" w:rsidRPr="00807D6E" w:rsidRDefault="007E030D" w:rsidP="00AD201D">
            <w:pPr>
              <w:widowControl w:val="0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0D" w:rsidRPr="00807D6E" w:rsidRDefault="007E030D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30D" w:rsidRPr="00807D6E" w:rsidRDefault="007E030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030D" w:rsidRPr="00807D6E" w:rsidRDefault="007E030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E030D" w:rsidRPr="00807D6E" w:rsidRDefault="007E030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E030D" w:rsidRPr="00807D6E" w:rsidRDefault="007E030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30D" w:rsidRPr="00807D6E" w:rsidRDefault="007E030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E030D" w:rsidRPr="00807D6E" w:rsidRDefault="007E030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30D" w:rsidRPr="00807D6E" w:rsidRDefault="007E030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0D" w:rsidRPr="00807D6E" w:rsidRDefault="007E030D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E030D" w:rsidRPr="00807D6E" w:rsidTr="000A1B9B">
        <w:trPr>
          <w:trHeight w:val="49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30D" w:rsidRPr="00807D6E" w:rsidRDefault="007E030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112.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1D" w:rsidRDefault="007E030D" w:rsidP="00865D9F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Строительство межпосел</w:t>
            </w:r>
            <w:r w:rsidR="00865D9F">
              <w:rPr>
                <w:rFonts w:cs="Times New Roman"/>
                <w:sz w:val="20"/>
                <w:szCs w:val="20"/>
                <w:lang w:eastAsia="ru-RU"/>
              </w:rPr>
              <w:t>-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кового газопровода </w:t>
            </w:r>
            <w:r w:rsidR="00865D9F" w:rsidRPr="00807D6E">
              <w:rPr>
                <w:rFonts w:cs="Times New Roman"/>
                <w:sz w:val="20"/>
                <w:szCs w:val="20"/>
                <w:lang w:eastAsia="ru-RU"/>
              </w:rPr>
              <w:t>от</w:t>
            </w:r>
            <w:r w:rsidR="00865D9F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>пос</w:t>
            </w:r>
            <w:r w:rsidR="00865D9F" w:rsidRPr="00807D6E">
              <w:rPr>
                <w:rFonts w:cs="Times New Roman"/>
                <w:sz w:val="20"/>
                <w:szCs w:val="20"/>
                <w:lang w:eastAsia="ru-RU"/>
              </w:rPr>
              <w:t>.</w:t>
            </w:r>
            <w:r w:rsidR="00865D9F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>Шашково до дер</w:t>
            </w:r>
            <w:r w:rsidR="00865D9F" w:rsidRPr="00807D6E">
              <w:rPr>
                <w:rFonts w:cs="Times New Roman"/>
                <w:sz w:val="20"/>
                <w:szCs w:val="20"/>
                <w:lang w:eastAsia="ru-RU"/>
              </w:rPr>
              <w:t>.</w:t>
            </w:r>
            <w:r w:rsidR="00865D9F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cs="Times New Roman"/>
                <w:sz w:val="20"/>
                <w:szCs w:val="20"/>
                <w:lang w:eastAsia="ru-RU"/>
              </w:rPr>
              <w:t>Хопылево</w:t>
            </w:r>
          </w:p>
          <w:p w:rsidR="007E030D" w:rsidRPr="00807D6E" w:rsidRDefault="007E030D" w:rsidP="00865D9F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Назаровского сельского поселения Рыбинского МР. </w:t>
            </w:r>
            <w:r w:rsidRPr="00807D6E">
              <w:rPr>
                <w:rFonts w:cs="Times New Roman"/>
                <w:sz w:val="20"/>
                <w:szCs w:val="20"/>
              </w:rPr>
              <w:t>Паспорт 139 приложения 4 к Программе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30D" w:rsidRPr="00807D6E" w:rsidRDefault="007E030D" w:rsidP="000A1B9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7E030D" w:rsidRPr="00807D6E" w:rsidRDefault="007E030D" w:rsidP="000A1B9B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7E030D" w:rsidRPr="00807D6E" w:rsidRDefault="007E030D" w:rsidP="000A1B9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030D" w:rsidRPr="00807D6E" w:rsidRDefault="007E030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5,5</w:t>
            </w:r>
          </w:p>
          <w:p w:rsidR="007E030D" w:rsidRPr="00807D6E" w:rsidRDefault="007E030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7E030D" w:rsidRPr="00807D6E" w:rsidRDefault="007E030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7E030D" w:rsidRPr="00807D6E" w:rsidRDefault="007E030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120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E030D" w:rsidRPr="00807D6E" w:rsidRDefault="007E030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E030D" w:rsidRPr="00807D6E" w:rsidRDefault="007E030D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17446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30D" w:rsidRPr="00807D6E" w:rsidRDefault="007E030D" w:rsidP="000A1B9B">
            <w:pPr>
              <w:ind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15701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E030D" w:rsidRPr="00807D6E" w:rsidRDefault="007E030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1745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30D" w:rsidRPr="00807D6E" w:rsidRDefault="007E030D" w:rsidP="000A1B9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0D" w:rsidRPr="00807D6E" w:rsidRDefault="007E030D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7E030D" w:rsidRPr="00807D6E" w:rsidRDefault="007E030D" w:rsidP="000A1B9B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ОМС Рыбинского МР</w:t>
            </w:r>
          </w:p>
        </w:tc>
      </w:tr>
    </w:tbl>
    <w:p w:rsidR="007E030D" w:rsidRPr="00807D6E" w:rsidRDefault="007E030D" w:rsidP="00416B93">
      <w:pPr>
        <w:tabs>
          <w:tab w:val="left" w:pos="13080"/>
        </w:tabs>
        <w:ind w:firstLine="0"/>
        <w:rPr>
          <w:szCs w:val="28"/>
        </w:rPr>
      </w:pPr>
    </w:p>
    <w:p w:rsidR="00276DAD" w:rsidRPr="00807D6E" w:rsidRDefault="00276DAD" w:rsidP="00276DAD">
      <w:pPr>
        <w:tabs>
          <w:tab w:val="left" w:pos="13080"/>
        </w:tabs>
        <w:rPr>
          <w:szCs w:val="28"/>
        </w:rPr>
      </w:pPr>
      <w:r>
        <w:rPr>
          <w:szCs w:val="28"/>
        </w:rPr>
        <w:t>5</w:t>
      </w:r>
      <w:r w:rsidR="007E030D" w:rsidRPr="00807D6E">
        <w:rPr>
          <w:szCs w:val="28"/>
        </w:rPr>
        <w:t>.</w:t>
      </w:r>
      <w:r w:rsidR="009A7FAB" w:rsidRPr="00807D6E">
        <w:rPr>
          <w:szCs w:val="28"/>
        </w:rPr>
        <w:t>1</w:t>
      </w:r>
      <w:r w:rsidR="00C77DD7">
        <w:rPr>
          <w:szCs w:val="28"/>
        </w:rPr>
        <w:t>6</w:t>
      </w:r>
      <w:r w:rsidR="007E030D" w:rsidRPr="00807D6E">
        <w:rPr>
          <w:szCs w:val="28"/>
        </w:rPr>
        <w:t>.</w:t>
      </w:r>
      <w:r w:rsidR="006E49EE">
        <w:rPr>
          <w:szCs w:val="28"/>
        </w:rPr>
        <w:t> </w:t>
      </w:r>
      <w:r w:rsidR="007E030D" w:rsidRPr="00807D6E">
        <w:rPr>
          <w:szCs w:val="28"/>
        </w:rPr>
        <w:t>Пункт 113 признать утратившим силу.</w:t>
      </w:r>
    </w:p>
    <w:p w:rsidR="00DB45FC" w:rsidRPr="00807D6E" w:rsidRDefault="00276DAD" w:rsidP="00313091">
      <w:pPr>
        <w:tabs>
          <w:tab w:val="left" w:pos="13080"/>
        </w:tabs>
        <w:rPr>
          <w:szCs w:val="28"/>
        </w:rPr>
      </w:pPr>
      <w:r>
        <w:rPr>
          <w:szCs w:val="28"/>
        </w:rPr>
        <w:t>5</w:t>
      </w:r>
      <w:r w:rsidR="00320C0B" w:rsidRPr="00807D6E">
        <w:rPr>
          <w:szCs w:val="28"/>
        </w:rPr>
        <w:t>.</w:t>
      </w:r>
      <w:r w:rsidR="009A7FAB" w:rsidRPr="00807D6E">
        <w:rPr>
          <w:szCs w:val="28"/>
        </w:rPr>
        <w:t>1</w:t>
      </w:r>
      <w:r w:rsidR="00C77DD7">
        <w:rPr>
          <w:szCs w:val="28"/>
        </w:rPr>
        <w:t>7</w:t>
      </w:r>
      <w:r w:rsidR="00DB45FC" w:rsidRPr="00807D6E">
        <w:rPr>
          <w:szCs w:val="28"/>
        </w:rPr>
        <w:t>.</w:t>
      </w:r>
      <w:r w:rsidR="006E49EE">
        <w:rPr>
          <w:szCs w:val="28"/>
        </w:rPr>
        <w:t> </w:t>
      </w:r>
      <w:r w:rsidR="00DB45FC" w:rsidRPr="00807D6E">
        <w:rPr>
          <w:szCs w:val="28"/>
        </w:rPr>
        <w:t>Строку «Итого по задаче 1 (газификация)» изложить в следующей редакции:</w:t>
      </w:r>
    </w:p>
    <w:p w:rsidR="00E267C2" w:rsidRDefault="00E267C2" w:rsidP="00C13CE6">
      <w:pPr>
        <w:ind w:firstLine="0"/>
        <w:rPr>
          <w:szCs w:val="28"/>
        </w:rPr>
        <w:sectPr w:rsidR="00E267C2" w:rsidSect="00EB7D0F">
          <w:pgSz w:w="16838" w:h="11906" w:orient="landscape" w:code="9"/>
          <w:pgMar w:top="1985" w:right="1134" w:bottom="567" w:left="1134" w:header="709" w:footer="709" w:gutter="0"/>
          <w:pgNumType w:start="9"/>
          <w:cols w:space="708"/>
          <w:docGrid w:linePitch="381"/>
        </w:sect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8"/>
        <w:gridCol w:w="2692"/>
        <w:gridCol w:w="3120"/>
        <w:gridCol w:w="993"/>
        <w:gridCol w:w="1229"/>
        <w:gridCol w:w="1364"/>
        <w:gridCol w:w="1232"/>
        <w:gridCol w:w="993"/>
        <w:gridCol w:w="1053"/>
        <w:gridCol w:w="1711"/>
      </w:tblGrid>
      <w:tr w:rsidR="00235268" w:rsidRPr="00807D6E" w:rsidTr="007B39BE">
        <w:trPr>
          <w:trHeight w:val="237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235268" w:rsidRPr="00807D6E" w:rsidRDefault="00235268" w:rsidP="00C13C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268" w:rsidRPr="00807D6E" w:rsidRDefault="00235268" w:rsidP="00C76EB3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268" w:rsidRPr="00807D6E" w:rsidRDefault="00235268" w:rsidP="002B5409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268" w:rsidRPr="00807D6E" w:rsidRDefault="00235268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5268" w:rsidRPr="00807D6E" w:rsidRDefault="00235268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5268" w:rsidRPr="00807D6E" w:rsidRDefault="00235268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5268" w:rsidRPr="00807D6E" w:rsidRDefault="00235268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5268" w:rsidRPr="00807D6E" w:rsidRDefault="00235268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235268" w:rsidRPr="00807D6E" w:rsidRDefault="00235268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268" w:rsidRPr="00807D6E" w:rsidRDefault="00235268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313091" w:rsidRPr="00807D6E" w:rsidTr="007B39BE">
        <w:trPr>
          <w:trHeight w:val="126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13091" w:rsidRPr="00807D6E" w:rsidRDefault="00313091" w:rsidP="0031309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091" w:rsidRPr="00807D6E" w:rsidRDefault="00313091" w:rsidP="00C13CE6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Итого по задаче 1 (газификация)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3091" w:rsidRPr="00807D6E" w:rsidRDefault="00313091" w:rsidP="00C76EB3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2017 − 2021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3091" w:rsidRPr="00807D6E" w:rsidRDefault="00313091" w:rsidP="00E00933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1482257,383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3091" w:rsidRPr="00807D6E" w:rsidRDefault="00313091" w:rsidP="00E00933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788724,783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3091" w:rsidRPr="00807D6E" w:rsidRDefault="00313091" w:rsidP="00E00933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71932,6</w:t>
            </w: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313091" w:rsidRPr="00807D6E" w:rsidRDefault="00313091" w:rsidP="002D60BB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621600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091" w:rsidRPr="00807D6E" w:rsidRDefault="00313091" w:rsidP="0031309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ДЖКХЭиРТ</w:t>
            </w:r>
            <w:r w:rsidRPr="00807D6E">
              <w:rPr>
                <w:rFonts w:cs="Times New Roman"/>
                <w:sz w:val="20"/>
                <w:szCs w:val="20"/>
              </w:rPr>
              <w:t>, ОМС МОО</w:t>
            </w:r>
          </w:p>
        </w:tc>
      </w:tr>
      <w:tr w:rsidR="00313091" w:rsidRPr="00807D6E" w:rsidTr="00AC3B0F">
        <w:trPr>
          <w:trHeight w:val="172"/>
        </w:trPr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13091" w:rsidRPr="00807D6E" w:rsidRDefault="0031309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091" w:rsidRPr="00807D6E" w:rsidRDefault="00313091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3091" w:rsidRPr="00807D6E" w:rsidRDefault="00313091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2017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3091" w:rsidRPr="00807D6E" w:rsidRDefault="00313091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118855,451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3091" w:rsidRPr="00807D6E" w:rsidRDefault="00313091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100386,451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3091" w:rsidRPr="00807D6E" w:rsidRDefault="00313091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14469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3091" w:rsidRPr="00807D6E" w:rsidRDefault="00313091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4000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091" w:rsidRPr="00807D6E" w:rsidRDefault="0031309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13091" w:rsidRPr="00807D6E" w:rsidTr="00AC3B0F">
        <w:trPr>
          <w:trHeight w:val="231"/>
        </w:trPr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091" w:rsidRPr="00807D6E" w:rsidRDefault="00313091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091" w:rsidRPr="00807D6E" w:rsidRDefault="00313091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3091" w:rsidRPr="00807D6E" w:rsidRDefault="00313091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2018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3091" w:rsidRPr="00807D6E" w:rsidRDefault="00313091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414537,989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3091" w:rsidRPr="00807D6E" w:rsidRDefault="00313091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194111,989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3091" w:rsidRPr="00807D6E" w:rsidRDefault="00313091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17426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3091" w:rsidRPr="00807D6E" w:rsidRDefault="00313091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203000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091" w:rsidRPr="00807D6E" w:rsidRDefault="00313091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313091" w:rsidRPr="00807D6E" w:rsidTr="00AC3B0F">
        <w:trPr>
          <w:trHeight w:val="222"/>
        </w:trPr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091" w:rsidRPr="00807D6E" w:rsidRDefault="00313091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091" w:rsidRPr="00807D6E" w:rsidRDefault="00313091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3091" w:rsidRPr="00807D6E" w:rsidRDefault="00313091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2019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3091" w:rsidRPr="00807D6E" w:rsidRDefault="00313091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369627,983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3091" w:rsidRPr="00807D6E" w:rsidRDefault="00313091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188508,983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3091" w:rsidRPr="00807D6E" w:rsidRDefault="00313091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11619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3091" w:rsidRPr="00807D6E" w:rsidRDefault="00313091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169500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091" w:rsidRPr="00807D6E" w:rsidRDefault="00313091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313091" w:rsidRPr="00807D6E" w:rsidTr="002D60BB">
        <w:trPr>
          <w:trHeight w:val="184"/>
        </w:trPr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091" w:rsidRPr="00807D6E" w:rsidRDefault="00313091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091" w:rsidRPr="00807D6E" w:rsidRDefault="00313091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3091" w:rsidRPr="00807D6E" w:rsidRDefault="00313091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3091" w:rsidRPr="00807D6E" w:rsidRDefault="00313091" w:rsidP="00E00933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446262,96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3091" w:rsidRPr="00807D6E" w:rsidRDefault="00313091" w:rsidP="00E00933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187312,36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3091" w:rsidRPr="00807D6E" w:rsidRDefault="00313091" w:rsidP="00E00933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13850,6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3091" w:rsidRPr="00807D6E" w:rsidRDefault="00313091" w:rsidP="002D60BB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245100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091" w:rsidRPr="00807D6E" w:rsidRDefault="00313091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313091" w:rsidRPr="00807D6E" w:rsidTr="002D60BB">
        <w:trPr>
          <w:trHeight w:val="165"/>
        </w:trPr>
        <w:tc>
          <w:tcPr>
            <w:tcW w:w="1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91" w:rsidRPr="00807D6E" w:rsidRDefault="00313091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7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91" w:rsidRPr="00807D6E" w:rsidRDefault="00313091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3091" w:rsidRPr="00807D6E" w:rsidRDefault="00313091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2021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3091" w:rsidRPr="00807D6E" w:rsidRDefault="00313091" w:rsidP="002D60BB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132973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3091" w:rsidRPr="00807D6E" w:rsidRDefault="00313091" w:rsidP="002D60BB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118405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3091" w:rsidRPr="00807D6E" w:rsidRDefault="00313091" w:rsidP="002D60BB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14568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3091" w:rsidRPr="00807D6E" w:rsidRDefault="00313091" w:rsidP="002D60BB">
            <w:pPr>
              <w:ind w:firstLine="0"/>
              <w:jc w:val="center"/>
              <w:rPr>
                <w:sz w:val="20"/>
                <w:szCs w:val="20"/>
              </w:rPr>
            </w:pPr>
            <w:r w:rsidRPr="00807D6E">
              <w:rPr>
                <w:sz w:val="20"/>
                <w:szCs w:val="20"/>
              </w:rPr>
              <w:t>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91" w:rsidRPr="00807D6E" w:rsidRDefault="00313091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</w:tbl>
    <w:p w:rsidR="00276DAD" w:rsidRPr="00807D6E" w:rsidRDefault="00276DAD" w:rsidP="0007427E">
      <w:pPr>
        <w:autoSpaceDE w:val="0"/>
        <w:autoSpaceDN w:val="0"/>
        <w:adjustRightInd w:val="0"/>
        <w:ind w:firstLine="0"/>
        <w:jc w:val="both"/>
        <w:rPr>
          <w:rFonts w:cs="Times New Roman"/>
          <w:szCs w:val="28"/>
          <w:lang w:eastAsia="ru-RU"/>
        </w:rPr>
      </w:pPr>
    </w:p>
    <w:p w:rsidR="00DB45FC" w:rsidRPr="00807D6E" w:rsidRDefault="00276DAD" w:rsidP="00313091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6</w:t>
      </w:r>
      <w:r w:rsidR="006E49EE" w:rsidRPr="00807D6E">
        <w:rPr>
          <w:rFonts w:eastAsia="Calibri"/>
          <w:szCs w:val="28"/>
        </w:rPr>
        <w:t>.</w:t>
      </w:r>
      <w:r w:rsidR="006E49EE">
        <w:rPr>
          <w:rFonts w:eastAsia="Calibri"/>
          <w:szCs w:val="28"/>
        </w:rPr>
        <w:t> </w:t>
      </w:r>
      <w:r w:rsidR="00DB45FC" w:rsidRPr="00807D6E">
        <w:rPr>
          <w:rFonts w:eastAsia="Calibri"/>
          <w:szCs w:val="28"/>
        </w:rPr>
        <w:t xml:space="preserve">В </w:t>
      </w:r>
      <w:r w:rsidR="00DB45FC" w:rsidRPr="00807D6E">
        <w:rPr>
          <w:szCs w:val="28"/>
        </w:rPr>
        <w:t>разделе V</w:t>
      </w:r>
      <w:r w:rsidR="00DB45FC" w:rsidRPr="00807D6E">
        <w:rPr>
          <w:szCs w:val="28"/>
          <w:lang w:val="en-US"/>
        </w:rPr>
        <w:t>I</w:t>
      </w:r>
      <w:r w:rsidR="00DB45FC" w:rsidRPr="00807D6E">
        <w:rPr>
          <w:rFonts w:eastAsia="Calibri"/>
          <w:szCs w:val="28"/>
        </w:rPr>
        <w:t>:</w:t>
      </w:r>
    </w:p>
    <w:p w:rsidR="00364A57" w:rsidRPr="00807D6E" w:rsidRDefault="00276DAD" w:rsidP="00313091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6</w:t>
      </w:r>
      <w:r w:rsidR="00DB45FC" w:rsidRPr="00807D6E">
        <w:rPr>
          <w:rFonts w:eastAsia="Calibri"/>
          <w:szCs w:val="28"/>
        </w:rPr>
        <w:t>.1</w:t>
      </w:r>
      <w:r w:rsidR="006E49EE" w:rsidRPr="00807D6E">
        <w:rPr>
          <w:rFonts w:eastAsia="Calibri"/>
          <w:szCs w:val="28"/>
        </w:rPr>
        <w:t>.</w:t>
      </w:r>
      <w:r w:rsidR="006E49EE">
        <w:rPr>
          <w:rFonts w:eastAsia="Calibri"/>
          <w:szCs w:val="28"/>
        </w:rPr>
        <w:t> </w:t>
      </w:r>
      <w:r w:rsidR="00364A57" w:rsidRPr="00807D6E">
        <w:rPr>
          <w:rFonts w:eastAsia="Calibri"/>
          <w:szCs w:val="28"/>
        </w:rPr>
        <w:t>В пункте 1:</w:t>
      </w:r>
    </w:p>
    <w:p w:rsidR="00DB45FC" w:rsidRPr="00807D6E" w:rsidRDefault="006E49EE" w:rsidP="00313091">
      <w:pPr>
        <w:jc w:val="both"/>
        <w:rPr>
          <w:rFonts w:eastAsia="Calibri"/>
          <w:szCs w:val="28"/>
        </w:rPr>
      </w:pPr>
      <w:r w:rsidRPr="00807D6E">
        <w:rPr>
          <w:rFonts w:eastAsia="Calibri"/>
          <w:szCs w:val="28"/>
        </w:rPr>
        <w:t>-</w:t>
      </w:r>
      <w:r>
        <w:rPr>
          <w:rFonts w:eastAsia="Calibri"/>
          <w:szCs w:val="28"/>
        </w:rPr>
        <w:t> </w:t>
      </w:r>
      <w:r w:rsidR="00364A57" w:rsidRPr="00807D6E">
        <w:rPr>
          <w:rFonts w:eastAsia="Calibri"/>
          <w:szCs w:val="28"/>
        </w:rPr>
        <w:t>с</w:t>
      </w:r>
      <w:r w:rsidR="00DB45FC" w:rsidRPr="00807D6E">
        <w:rPr>
          <w:rFonts w:eastAsia="Calibri"/>
          <w:szCs w:val="28"/>
        </w:rPr>
        <w:t>троку «Строительство котельных с вводом их в эксплуатацию» изложить в следующей редакции:</w:t>
      </w:r>
    </w:p>
    <w:p w:rsidR="00DB45FC" w:rsidRPr="00807D6E" w:rsidRDefault="00DB45FC" w:rsidP="00C13CE6">
      <w:pPr>
        <w:ind w:firstLine="0"/>
        <w:rPr>
          <w:rFonts w:eastAsia="Calibri"/>
          <w:sz w:val="30"/>
          <w:szCs w:val="30"/>
        </w:rPr>
      </w:pPr>
    </w:p>
    <w:tbl>
      <w:tblPr>
        <w:tblW w:w="5083" w:type="pct"/>
        <w:tblLayout w:type="fixed"/>
        <w:tblLook w:val="00A0" w:firstRow="1" w:lastRow="0" w:firstColumn="1" w:lastColumn="0" w:noHBand="0" w:noVBand="0"/>
      </w:tblPr>
      <w:tblGrid>
        <w:gridCol w:w="739"/>
        <w:gridCol w:w="3622"/>
        <w:gridCol w:w="2414"/>
        <w:gridCol w:w="1257"/>
        <w:gridCol w:w="1329"/>
        <w:gridCol w:w="1359"/>
        <w:gridCol w:w="1440"/>
        <w:gridCol w:w="1040"/>
        <w:gridCol w:w="1831"/>
      </w:tblGrid>
      <w:tr w:rsidR="00070411" w:rsidRPr="00807D6E" w:rsidTr="003A322E">
        <w:trPr>
          <w:trHeight w:val="315"/>
        </w:trPr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5FC" w:rsidRPr="00807D6E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7D6E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5FC" w:rsidRPr="00574F39" w:rsidRDefault="00DB45FC" w:rsidP="0011234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 xml:space="preserve">Наименование задачи/мероприятия </w:t>
            </w:r>
          </w:p>
          <w:p w:rsidR="00DB45FC" w:rsidRPr="00574F39" w:rsidRDefault="00DB45FC" w:rsidP="0011234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(в установленном порядке)</w:t>
            </w:r>
          </w:p>
        </w:tc>
        <w:tc>
          <w:tcPr>
            <w:tcW w:w="12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574F39" w:rsidRDefault="00DB45FC" w:rsidP="00C13CE6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Результат выполнения мероприятия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B45FC" w:rsidRPr="00574F39" w:rsidRDefault="00DB45FC" w:rsidP="00C13CE6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pacing w:val="-4"/>
                <w:sz w:val="22"/>
              </w:rPr>
              <w:t>Срок реализации,</w:t>
            </w:r>
            <w:r w:rsidRPr="00574F39">
              <w:rPr>
                <w:rFonts w:cs="Times New Roman"/>
                <w:sz w:val="22"/>
              </w:rPr>
              <w:t xml:space="preserve"> годы</w:t>
            </w:r>
          </w:p>
        </w:tc>
        <w:tc>
          <w:tcPr>
            <w:tcW w:w="12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574F39" w:rsidRDefault="00DB45FC" w:rsidP="00C76EB3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Плановый объём финансирования (тыс. рублей)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FC" w:rsidRPr="00574F39" w:rsidRDefault="00DB45FC" w:rsidP="002B5409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Исполнитель и соисполнители</w:t>
            </w:r>
          </w:p>
        </w:tc>
      </w:tr>
      <w:tr w:rsidR="004320F0" w:rsidRPr="00574F39" w:rsidTr="003A322E">
        <w:trPr>
          <w:trHeight w:val="560"/>
        </w:trPr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FC" w:rsidRPr="00574F39" w:rsidRDefault="00DB45FC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1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FC" w:rsidRPr="00574F39" w:rsidRDefault="00DB45FC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574F39" w:rsidRDefault="00DB45FC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наименование (единица измерения)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574F39" w:rsidRDefault="00DB45FC">
            <w:pPr>
              <w:ind w:right="-76"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плановое значение</w:t>
            </w: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FC" w:rsidRPr="00574F39" w:rsidRDefault="00DB45FC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574F39" w:rsidRDefault="00DB45FC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всего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574F39" w:rsidRDefault="00DB45FC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ОС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574F39" w:rsidRDefault="00DB45FC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МБ</w:t>
            </w:r>
          </w:p>
        </w:tc>
        <w:tc>
          <w:tcPr>
            <w:tcW w:w="6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FC" w:rsidRPr="00574F39" w:rsidRDefault="00DB45FC">
            <w:pPr>
              <w:ind w:firstLine="0"/>
              <w:rPr>
                <w:rFonts w:cs="Times New Roman"/>
                <w:sz w:val="22"/>
              </w:rPr>
            </w:pPr>
          </w:p>
        </w:tc>
      </w:tr>
    </w:tbl>
    <w:p w:rsidR="00DB45FC" w:rsidRPr="00574F39" w:rsidRDefault="00DB45FC" w:rsidP="0007427E">
      <w:pPr>
        <w:autoSpaceDE w:val="0"/>
        <w:autoSpaceDN w:val="0"/>
        <w:adjustRightInd w:val="0"/>
        <w:ind w:firstLine="0"/>
        <w:jc w:val="center"/>
        <w:rPr>
          <w:rFonts w:cs="Times New Roman"/>
          <w:sz w:val="2"/>
          <w:szCs w:val="2"/>
          <w:lang w:eastAsia="ru-RU"/>
        </w:rPr>
      </w:pPr>
    </w:p>
    <w:tbl>
      <w:tblPr>
        <w:tblW w:w="5083" w:type="pct"/>
        <w:tblLayout w:type="fixed"/>
        <w:tblLook w:val="00A0" w:firstRow="1" w:lastRow="0" w:firstColumn="1" w:lastColumn="0" w:noHBand="0" w:noVBand="0"/>
      </w:tblPr>
      <w:tblGrid>
        <w:gridCol w:w="745"/>
        <w:gridCol w:w="3619"/>
        <w:gridCol w:w="2411"/>
        <w:gridCol w:w="1263"/>
        <w:gridCol w:w="1341"/>
        <w:gridCol w:w="1359"/>
        <w:gridCol w:w="1425"/>
        <w:gridCol w:w="1025"/>
        <w:gridCol w:w="1843"/>
      </w:tblGrid>
      <w:tr w:rsidR="00070411" w:rsidRPr="00574F39" w:rsidTr="003A322E">
        <w:trPr>
          <w:trHeight w:val="265"/>
          <w:tblHeader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5FC" w:rsidRPr="00574F39" w:rsidRDefault="00DB45FC" w:rsidP="0011234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1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B45FC" w:rsidRPr="00574F39" w:rsidRDefault="00DB45FC" w:rsidP="0011234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2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B45FC" w:rsidRPr="00574F39" w:rsidRDefault="00DB45FC" w:rsidP="00C13CE6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574F39" w:rsidRDefault="00DB45FC" w:rsidP="00C13CE6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4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574F39" w:rsidRDefault="00DB45FC" w:rsidP="00C76EB3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574F39" w:rsidRDefault="00DB45FC" w:rsidP="002B5409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6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574F39" w:rsidRDefault="00DB45FC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574F39" w:rsidRDefault="00DB45FC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8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B45FC" w:rsidRPr="00574F39" w:rsidRDefault="00DB45FC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9</w:t>
            </w:r>
          </w:p>
        </w:tc>
      </w:tr>
      <w:tr w:rsidR="009F46EA" w:rsidRPr="00574F39" w:rsidTr="003A322E">
        <w:trPr>
          <w:trHeight w:val="258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6EA" w:rsidRPr="00574F39" w:rsidRDefault="009F46EA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  <w:lang w:eastAsia="ru-RU"/>
              </w:rPr>
              <w:t>1.</w:t>
            </w:r>
          </w:p>
        </w:tc>
        <w:tc>
          <w:tcPr>
            <w:tcW w:w="242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6EA" w:rsidRPr="00574F39" w:rsidRDefault="009F46EA" w:rsidP="0011234F">
            <w:pPr>
              <w:ind w:firstLine="0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  <w:lang w:eastAsia="ru-RU"/>
              </w:rPr>
              <w:t>Строительство котельных с вводом их в эксплуатацию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9F46EA" w:rsidRPr="00574F39" w:rsidRDefault="009F46EA" w:rsidP="0007427E">
            <w:pPr>
              <w:tabs>
                <w:tab w:val="left" w:pos="486"/>
                <w:tab w:val="center" w:pos="544"/>
              </w:tabs>
              <w:autoSpaceDE w:val="0"/>
              <w:autoSpaceDN w:val="0"/>
              <w:adjustRightInd w:val="0"/>
              <w:ind w:right="-130" w:firstLine="0"/>
              <w:jc w:val="center"/>
              <w:rPr>
                <w:sz w:val="22"/>
                <w:lang w:eastAsia="ru-RU"/>
              </w:rPr>
            </w:pPr>
            <w:r w:rsidRPr="00574F39">
              <w:rPr>
                <w:sz w:val="22"/>
                <w:lang w:eastAsia="ru-RU"/>
              </w:rPr>
              <w:t>2017 – 2021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EA" w:rsidRPr="00574F39" w:rsidRDefault="00D070DB" w:rsidP="009F46EA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302455,141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EA" w:rsidRPr="00574F39" w:rsidRDefault="00D070DB" w:rsidP="009F46EA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290457,141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EA" w:rsidRPr="00574F39" w:rsidRDefault="00D070DB" w:rsidP="009F46EA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11998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6EA" w:rsidRPr="00574F39" w:rsidRDefault="009F46EA" w:rsidP="00AD201D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ДЖКХЭиРТ, ОМС</w:t>
            </w:r>
            <w:r w:rsidRPr="00574F39">
              <w:rPr>
                <w:rFonts w:cs="Times New Roman"/>
                <w:sz w:val="22"/>
                <w:lang w:eastAsia="ru-RU"/>
              </w:rPr>
              <w:t xml:space="preserve"> МОО</w:t>
            </w:r>
          </w:p>
        </w:tc>
      </w:tr>
      <w:tr w:rsidR="00070411" w:rsidRPr="00574F39" w:rsidTr="003A322E">
        <w:trPr>
          <w:trHeight w:val="252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A41" w:rsidRPr="00574F39" w:rsidRDefault="00F07A4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42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A41" w:rsidRPr="00574F39" w:rsidRDefault="00F07A41">
            <w:pPr>
              <w:ind w:firstLine="0"/>
              <w:rPr>
                <w:rFonts w:cs="Times New Roman"/>
                <w:sz w:val="22"/>
                <w:lang w:eastAsia="ru-RU"/>
              </w:rPr>
            </w:pP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07A41" w:rsidRPr="00574F39" w:rsidRDefault="00F07A41" w:rsidP="0007427E">
            <w:pPr>
              <w:tabs>
                <w:tab w:val="left" w:pos="486"/>
                <w:tab w:val="center" w:pos="544"/>
              </w:tabs>
              <w:autoSpaceDE w:val="0"/>
              <w:autoSpaceDN w:val="0"/>
              <w:adjustRightInd w:val="0"/>
              <w:ind w:right="-130" w:firstLine="0"/>
              <w:jc w:val="center"/>
              <w:rPr>
                <w:sz w:val="22"/>
                <w:lang w:eastAsia="ru-RU"/>
              </w:rPr>
            </w:pPr>
            <w:r w:rsidRPr="00574F39">
              <w:rPr>
                <w:sz w:val="22"/>
                <w:lang w:eastAsia="ru-RU"/>
              </w:rPr>
              <w:t>2017</w:t>
            </w:r>
          </w:p>
        </w:tc>
        <w:tc>
          <w:tcPr>
            <w:tcW w:w="4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7A41" w:rsidRPr="00574F39" w:rsidRDefault="00F07A41" w:rsidP="0011234F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46963,927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7A41" w:rsidRPr="00574F39" w:rsidRDefault="00F07A41" w:rsidP="0011234F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43772,927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7A41" w:rsidRPr="00574F39" w:rsidRDefault="00F07A41" w:rsidP="00C13CE6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3191</w:t>
            </w: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A41" w:rsidRPr="00574F39" w:rsidRDefault="00F07A4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2"/>
              </w:rPr>
            </w:pPr>
          </w:p>
        </w:tc>
      </w:tr>
      <w:tr w:rsidR="00070411" w:rsidRPr="00574F39" w:rsidTr="003A322E">
        <w:trPr>
          <w:trHeight w:val="241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A41" w:rsidRPr="00574F39" w:rsidRDefault="00F07A4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42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A41" w:rsidRPr="00574F39" w:rsidRDefault="00F07A41">
            <w:pPr>
              <w:ind w:firstLine="0"/>
              <w:rPr>
                <w:rFonts w:cs="Times New Roman"/>
                <w:sz w:val="22"/>
                <w:lang w:eastAsia="ru-RU"/>
              </w:rPr>
            </w:pP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07A41" w:rsidRPr="00574F39" w:rsidRDefault="00F07A41" w:rsidP="0007427E">
            <w:pPr>
              <w:tabs>
                <w:tab w:val="left" w:pos="486"/>
                <w:tab w:val="center" w:pos="544"/>
              </w:tabs>
              <w:autoSpaceDE w:val="0"/>
              <w:autoSpaceDN w:val="0"/>
              <w:adjustRightInd w:val="0"/>
              <w:ind w:right="-130" w:firstLine="0"/>
              <w:jc w:val="center"/>
              <w:rPr>
                <w:sz w:val="22"/>
                <w:lang w:eastAsia="ru-RU"/>
              </w:rPr>
            </w:pPr>
            <w:r w:rsidRPr="00574F39">
              <w:rPr>
                <w:sz w:val="22"/>
                <w:lang w:eastAsia="ru-RU"/>
              </w:rPr>
              <w:t>2018</w:t>
            </w:r>
          </w:p>
        </w:tc>
        <w:tc>
          <w:tcPr>
            <w:tcW w:w="4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7A41" w:rsidRPr="00574F39" w:rsidRDefault="00F07A41" w:rsidP="0011234F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90014,339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7A41" w:rsidRPr="00574F39" w:rsidRDefault="00F07A41" w:rsidP="0011234F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87295,339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7A41" w:rsidRPr="00574F39" w:rsidRDefault="00F07A41" w:rsidP="00C13CE6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2719</w:t>
            </w: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A41" w:rsidRPr="00574F39" w:rsidRDefault="00F07A4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2"/>
              </w:rPr>
            </w:pPr>
          </w:p>
        </w:tc>
      </w:tr>
      <w:tr w:rsidR="004F0922" w:rsidRPr="00574F39" w:rsidTr="003A322E">
        <w:trPr>
          <w:trHeight w:val="246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922" w:rsidRPr="00574F39" w:rsidRDefault="004F0922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42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922" w:rsidRPr="00574F39" w:rsidRDefault="004F0922">
            <w:pPr>
              <w:ind w:firstLine="0"/>
              <w:rPr>
                <w:rFonts w:cs="Times New Roman"/>
                <w:sz w:val="22"/>
                <w:lang w:eastAsia="ru-RU"/>
              </w:rPr>
            </w:pP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F0922" w:rsidRPr="00574F39" w:rsidRDefault="004F0922" w:rsidP="0007427E">
            <w:pPr>
              <w:tabs>
                <w:tab w:val="left" w:pos="486"/>
                <w:tab w:val="center" w:pos="544"/>
              </w:tabs>
              <w:autoSpaceDE w:val="0"/>
              <w:autoSpaceDN w:val="0"/>
              <w:adjustRightInd w:val="0"/>
              <w:ind w:right="-130" w:firstLine="0"/>
              <w:jc w:val="center"/>
              <w:rPr>
                <w:sz w:val="22"/>
                <w:lang w:eastAsia="ru-RU"/>
              </w:rPr>
            </w:pPr>
            <w:r w:rsidRPr="00574F39">
              <w:rPr>
                <w:sz w:val="22"/>
                <w:lang w:eastAsia="ru-RU"/>
              </w:rPr>
              <w:t>2019</w:t>
            </w:r>
          </w:p>
        </w:tc>
        <w:tc>
          <w:tcPr>
            <w:tcW w:w="4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922" w:rsidRPr="00574F39" w:rsidRDefault="004F0922" w:rsidP="0011234F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45283,875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922" w:rsidRPr="00574F39" w:rsidRDefault="004F0922" w:rsidP="0011234F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45206,875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922" w:rsidRPr="00574F39" w:rsidRDefault="004F0922" w:rsidP="00C13CE6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77</w:t>
            </w: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922" w:rsidRPr="00574F39" w:rsidRDefault="004F0922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2"/>
              </w:rPr>
            </w:pPr>
          </w:p>
        </w:tc>
      </w:tr>
      <w:tr w:rsidR="003A322E" w:rsidRPr="00574F39" w:rsidTr="003A322E">
        <w:trPr>
          <w:trHeight w:val="250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22E" w:rsidRPr="00574F39" w:rsidRDefault="003A322E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42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22E" w:rsidRPr="00574F39" w:rsidRDefault="003A322E">
            <w:pPr>
              <w:ind w:firstLine="0"/>
              <w:rPr>
                <w:rFonts w:cs="Times New Roman"/>
                <w:sz w:val="22"/>
                <w:lang w:eastAsia="ru-RU"/>
              </w:rPr>
            </w:pP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3A322E" w:rsidRPr="00574F39" w:rsidRDefault="003A322E" w:rsidP="0007427E">
            <w:pPr>
              <w:tabs>
                <w:tab w:val="left" w:pos="486"/>
                <w:tab w:val="center" w:pos="544"/>
              </w:tabs>
              <w:autoSpaceDE w:val="0"/>
              <w:autoSpaceDN w:val="0"/>
              <w:adjustRightInd w:val="0"/>
              <w:ind w:right="-130" w:firstLine="0"/>
              <w:jc w:val="center"/>
              <w:rPr>
                <w:sz w:val="22"/>
                <w:lang w:eastAsia="ru-RU"/>
              </w:rPr>
            </w:pPr>
            <w:r w:rsidRPr="00574F39">
              <w:rPr>
                <w:sz w:val="22"/>
                <w:lang w:eastAsia="ru-RU"/>
              </w:rPr>
              <w:t>2020</w:t>
            </w:r>
          </w:p>
        </w:tc>
        <w:tc>
          <w:tcPr>
            <w:tcW w:w="4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322E" w:rsidRPr="00574F39" w:rsidRDefault="00D070DB" w:rsidP="003A322E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68614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322E" w:rsidRPr="00574F39" w:rsidRDefault="00D070DB" w:rsidP="003A322E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65182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322E" w:rsidRPr="00574F39" w:rsidRDefault="00D070DB" w:rsidP="003A322E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3432</w:t>
            </w: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22E" w:rsidRPr="00574F39" w:rsidRDefault="003A322E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2"/>
              </w:rPr>
            </w:pPr>
          </w:p>
        </w:tc>
      </w:tr>
      <w:tr w:rsidR="009978AE" w:rsidRPr="00574F39" w:rsidTr="002D60BB">
        <w:trPr>
          <w:trHeight w:val="66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AE" w:rsidRPr="00574F39" w:rsidRDefault="009978AE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42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AE" w:rsidRPr="00574F39" w:rsidRDefault="009978AE">
            <w:pPr>
              <w:ind w:firstLine="0"/>
              <w:rPr>
                <w:rFonts w:cs="Times New Roman"/>
                <w:sz w:val="22"/>
                <w:lang w:eastAsia="ru-RU"/>
              </w:rPr>
            </w:pPr>
          </w:p>
        </w:tc>
        <w:tc>
          <w:tcPr>
            <w:tcW w:w="4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8AE" w:rsidRPr="00574F39" w:rsidRDefault="009978AE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2021</w:t>
            </w:r>
          </w:p>
        </w:tc>
        <w:tc>
          <w:tcPr>
            <w:tcW w:w="4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AE" w:rsidRPr="00574F39" w:rsidRDefault="009978AE" w:rsidP="009978AE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51579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AE" w:rsidRPr="00574F39" w:rsidRDefault="009978AE" w:rsidP="009978AE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49000</w:t>
            </w:r>
          </w:p>
        </w:tc>
        <w:tc>
          <w:tcPr>
            <w:tcW w:w="3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AE" w:rsidRPr="00574F39" w:rsidRDefault="009978AE" w:rsidP="009978AE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2579</w:t>
            </w: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AE" w:rsidRPr="00574F39" w:rsidRDefault="009978AE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</w:tr>
    </w:tbl>
    <w:p w:rsidR="003E13BA" w:rsidRDefault="003E13BA" w:rsidP="00AD201D">
      <w:pPr>
        <w:jc w:val="both"/>
        <w:rPr>
          <w:rFonts w:eastAsia="Calibri"/>
          <w:szCs w:val="28"/>
        </w:rPr>
      </w:pPr>
    </w:p>
    <w:p w:rsidR="00BB639A" w:rsidRDefault="00BB639A" w:rsidP="00AD201D">
      <w:pPr>
        <w:jc w:val="both"/>
        <w:rPr>
          <w:szCs w:val="28"/>
        </w:rPr>
      </w:pPr>
      <w:r w:rsidRPr="00807D6E">
        <w:rPr>
          <w:rFonts w:eastAsia="Calibri"/>
          <w:szCs w:val="28"/>
        </w:rPr>
        <w:t xml:space="preserve">- </w:t>
      </w:r>
      <w:r w:rsidRPr="00807D6E">
        <w:rPr>
          <w:szCs w:val="28"/>
        </w:rPr>
        <w:t>подпункт</w:t>
      </w:r>
      <w:r w:rsidR="00ED1CF7" w:rsidRPr="00807D6E">
        <w:rPr>
          <w:szCs w:val="28"/>
        </w:rPr>
        <w:t>ы</w:t>
      </w:r>
      <w:r w:rsidRPr="00807D6E">
        <w:rPr>
          <w:szCs w:val="28"/>
        </w:rPr>
        <w:t xml:space="preserve"> 1.</w:t>
      </w:r>
      <w:r w:rsidR="00F26B5A" w:rsidRPr="00807D6E">
        <w:rPr>
          <w:szCs w:val="28"/>
        </w:rPr>
        <w:t>12</w:t>
      </w:r>
      <w:r w:rsidR="00ED1CF7" w:rsidRPr="00807D6E">
        <w:rPr>
          <w:szCs w:val="28"/>
        </w:rPr>
        <w:t>, 1.13</w:t>
      </w:r>
      <w:r w:rsidRPr="00807D6E">
        <w:rPr>
          <w:szCs w:val="28"/>
        </w:rPr>
        <w:t xml:space="preserve"> изложить в следующей редакции:</w:t>
      </w:r>
    </w:p>
    <w:p w:rsidR="00574F39" w:rsidRPr="00807D6E" w:rsidRDefault="00574F39" w:rsidP="00574F39">
      <w:pPr>
        <w:jc w:val="both"/>
        <w:rPr>
          <w:rFonts w:eastAsia="Calibri"/>
          <w:szCs w:val="28"/>
        </w:rPr>
      </w:pPr>
    </w:p>
    <w:tbl>
      <w:tblPr>
        <w:tblW w:w="5070" w:type="pct"/>
        <w:tblLayout w:type="fixed"/>
        <w:tblLook w:val="00A0" w:firstRow="1" w:lastRow="0" w:firstColumn="1" w:lastColumn="0" w:noHBand="0" w:noVBand="0"/>
      </w:tblPr>
      <w:tblGrid>
        <w:gridCol w:w="787"/>
        <w:gridCol w:w="3575"/>
        <w:gridCol w:w="2412"/>
        <w:gridCol w:w="1275"/>
        <w:gridCol w:w="1274"/>
        <w:gridCol w:w="1424"/>
        <w:gridCol w:w="1370"/>
        <w:gridCol w:w="1035"/>
        <w:gridCol w:w="1841"/>
      </w:tblGrid>
      <w:tr w:rsidR="00BB639A" w:rsidRPr="00807D6E" w:rsidTr="00C451F7">
        <w:trPr>
          <w:trHeight w:val="181"/>
          <w:tblHeader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9A" w:rsidRPr="00807D6E" w:rsidRDefault="00BB639A" w:rsidP="00AD201D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7D6E">
              <w:rPr>
                <w:szCs w:val="28"/>
              </w:rPr>
              <w:br w:type="page"/>
            </w:r>
            <w:r w:rsidRPr="00807D6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39A" w:rsidRPr="00807D6E" w:rsidRDefault="00BB639A" w:rsidP="00C451F7">
            <w:pPr>
              <w:ind w:firstLine="0"/>
              <w:jc w:val="center"/>
              <w:rPr>
                <w:sz w:val="24"/>
                <w:szCs w:val="24"/>
              </w:rPr>
            </w:pPr>
            <w:r w:rsidRPr="00807D6E">
              <w:rPr>
                <w:sz w:val="24"/>
                <w:szCs w:val="24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39A" w:rsidRPr="00807D6E" w:rsidRDefault="00BB639A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7D6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639A" w:rsidRPr="00807D6E" w:rsidRDefault="00BB639A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7D6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639A" w:rsidRPr="00807D6E" w:rsidRDefault="00BB639A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7D6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639A" w:rsidRPr="00807D6E" w:rsidRDefault="00BB639A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7D6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639A" w:rsidRPr="00807D6E" w:rsidRDefault="00BB639A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7D6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639A" w:rsidRPr="00807D6E" w:rsidRDefault="00BB639A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7D6E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39A" w:rsidRPr="00807D6E" w:rsidRDefault="00BB639A" w:rsidP="00C451F7">
            <w:pPr>
              <w:ind w:firstLine="0"/>
              <w:jc w:val="center"/>
              <w:rPr>
                <w:rFonts w:cs="Times New Roman"/>
                <w:kern w:val="24"/>
                <w:sz w:val="24"/>
                <w:szCs w:val="24"/>
              </w:rPr>
            </w:pPr>
            <w:r w:rsidRPr="00807D6E">
              <w:rPr>
                <w:rFonts w:cs="Times New Roman"/>
                <w:kern w:val="24"/>
                <w:sz w:val="24"/>
                <w:szCs w:val="24"/>
              </w:rPr>
              <w:t>9</w:t>
            </w:r>
          </w:p>
        </w:tc>
      </w:tr>
      <w:tr w:rsidR="00BB639A" w:rsidRPr="00807D6E" w:rsidTr="00C451F7">
        <w:trPr>
          <w:trHeight w:val="127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9A" w:rsidRPr="00807D6E" w:rsidRDefault="00BB639A" w:rsidP="00C451F7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07D6E">
              <w:rPr>
                <w:rFonts w:cs="Times New Roman"/>
                <w:sz w:val="22"/>
              </w:rPr>
              <w:t>1.12.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39A" w:rsidRPr="00807D6E" w:rsidRDefault="00BB639A" w:rsidP="00C451F7">
            <w:pPr>
              <w:ind w:firstLine="0"/>
              <w:rPr>
                <w:sz w:val="22"/>
              </w:rPr>
            </w:pPr>
            <w:r w:rsidRPr="00807D6E">
              <w:rPr>
                <w:sz w:val="22"/>
              </w:rPr>
              <w:t>Строительство блочно-модульной газовой котельной в с. Курба Ярославского МР (в том числе проектные работы)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39A" w:rsidRPr="00807D6E" w:rsidRDefault="00BB639A" w:rsidP="00B62AA3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проектные работы (%)/ количество построенных и введенных в эксплуатацию котельных (шт.)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639A" w:rsidRPr="00807D6E" w:rsidRDefault="00BB639A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100/</w:t>
            </w:r>
          </w:p>
          <w:p w:rsidR="00BB639A" w:rsidRPr="00807D6E" w:rsidRDefault="00BB639A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100/</w:t>
            </w:r>
          </w:p>
          <w:p w:rsidR="00BB639A" w:rsidRPr="00807D6E" w:rsidRDefault="00BB639A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639A" w:rsidRPr="00807D6E" w:rsidRDefault="00BB639A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2017</w:t>
            </w:r>
          </w:p>
          <w:p w:rsidR="00BB639A" w:rsidRPr="00807D6E" w:rsidRDefault="00BB639A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2018</w:t>
            </w:r>
          </w:p>
          <w:p w:rsidR="00BB639A" w:rsidRPr="00807D6E" w:rsidRDefault="00BB639A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2020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639A" w:rsidRPr="00807D6E" w:rsidRDefault="00BB639A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908</w:t>
            </w:r>
          </w:p>
          <w:p w:rsidR="00BB639A" w:rsidRPr="00807D6E" w:rsidRDefault="00BB639A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908</w:t>
            </w:r>
          </w:p>
          <w:p w:rsidR="00BB639A" w:rsidRPr="00807D6E" w:rsidRDefault="005C0CFE" w:rsidP="00F26B5A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35206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639A" w:rsidRPr="00807D6E" w:rsidRDefault="00BB639A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863</w:t>
            </w:r>
          </w:p>
          <w:p w:rsidR="00BB639A" w:rsidRPr="00807D6E" w:rsidRDefault="00BB639A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863</w:t>
            </w:r>
          </w:p>
          <w:p w:rsidR="00BB639A" w:rsidRPr="00807D6E" w:rsidRDefault="005C0CFE" w:rsidP="00F26B5A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33445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639A" w:rsidRPr="00807D6E" w:rsidRDefault="00BB639A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45</w:t>
            </w:r>
          </w:p>
          <w:p w:rsidR="00BB639A" w:rsidRPr="00807D6E" w:rsidRDefault="00BB639A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45</w:t>
            </w:r>
          </w:p>
          <w:p w:rsidR="00BB639A" w:rsidRPr="00807D6E" w:rsidRDefault="005C0CFE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1761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39A" w:rsidRPr="00807D6E" w:rsidRDefault="00BB639A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ДЖКХЭиРТ, ОМС Ярославского МР</w:t>
            </w:r>
          </w:p>
        </w:tc>
      </w:tr>
      <w:tr w:rsidR="000117A2" w:rsidRPr="00807D6E" w:rsidTr="00C451F7">
        <w:trPr>
          <w:trHeight w:val="127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A2" w:rsidRPr="00807D6E" w:rsidRDefault="000117A2" w:rsidP="00C451F7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07D6E">
              <w:rPr>
                <w:rFonts w:cs="Times New Roman"/>
                <w:sz w:val="22"/>
              </w:rPr>
              <w:lastRenderedPageBreak/>
              <w:t>1.13.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17A2" w:rsidRPr="00807D6E" w:rsidRDefault="000117A2" w:rsidP="00BB0D24">
            <w:pPr>
              <w:ind w:firstLine="0"/>
              <w:rPr>
                <w:sz w:val="22"/>
              </w:rPr>
            </w:pPr>
            <w:r w:rsidRPr="00807D6E">
              <w:rPr>
                <w:sz w:val="22"/>
              </w:rPr>
              <w:t xml:space="preserve">Строительство блочно-модульной газовой котельной </w:t>
            </w:r>
            <w:r w:rsidR="00BB0D24" w:rsidRPr="00807D6E">
              <w:rPr>
                <w:sz w:val="22"/>
              </w:rPr>
              <w:t>в</w:t>
            </w:r>
            <w:r w:rsidR="00BB0D24">
              <w:rPr>
                <w:sz w:val="22"/>
              </w:rPr>
              <w:t> </w:t>
            </w:r>
            <w:r w:rsidRPr="00807D6E">
              <w:rPr>
                <w:sz w:val="22"/>
              </w:rPr>
              <w:t>дер</w:t>
            </w:r>
            <w:r w:rsidR="00BB0D24" w:rsidRPr="00807D6E">
              <w:rPr>
                <w:sz w:val="22"/>
              </w:rPr>
              <w:t>.</w:t>
            </w:r>
            <w:r w:rsidR="00BB0D24">
              <w:rPr>
                <w:sz w:val="22"/>
              </w:rPr>
              <w:t> </w:t>
            </w:r>
            <w:r w:rsidRPr="00807D6E">
              <w:rPr>
                <w:sz w:val="22"/>
              </w:rPr>
              <w:t>Иванищево Ярославского МР (в том числе проектные работы)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17A2" w:rsidRPr="00807D6E" w:rsidRDefault="000117A2" w:rsidP="00B62AA3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проектные работы (%)/ количество построенных и введенных в эксплуатацию котельных (шт.)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17A2" w:rsidRPr="00807D6E" w:rsidRDefault="000117A2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100/</w:t>
            </w:r>
          </w:p>
          <w:p w:rsidR="000117A2" w:rsidRPr="00807D6E" w:rsidRDefault="000117A2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100/</w:t>
            </w:r>
          </w:p>
          <w:p w:rsidR="000117A2" w:rsidRPr="00807D6E" w:rsidRDefault="000117A2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17A2" w:rsidRPr="00807D6E" w:rsidRDefault="000117A2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2017</w:t>
            </w:r>
          </w:p>
          <w:p w:rsidR="000117A2" w:rsidRPr="00807D6E" w:rsidRDefault="000117A2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2018</w:t>
            </w:r>
          </w:p>
          <w:p w:rsidR="000117A2" w:rsidRPr="00807D6E" w:rsidRDefault="000117A2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2020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17A2" w:rsidRPr="00807D6E" w:rsidRDefault="000117A2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939</w:t>
            </w:r>
          </w:p>
          <w:p w:rsidR="000117A2" w:rsidRPr="00807D6E" w:rsidRDefault="000117A2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939</w:t>
            </w:r>
          </w:p>
          <w:p w:rsidR="000117A2" w:rsidRPr="00807D6E" w:rsidRDefault="0011127E" w:rsidP="000117A2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29541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17A2" w:rsidRPr="00807D6E" w:rsidRDefault="000117A2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892</w:t>
            </w:r>
          </w:p>
          <w:p w:rsidR="000117A2" w:rsidRPr="00807D6E" w:rsidRDefault="000117A2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892</w:t>
            </w:r>
          </w:p>
          <w:p w:rsidR="000117A2" w:rsidRPr="00807D6E" w:rsidRDefault="0011127E" w:rsidP="0011127E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28064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17A2" w:rsidRPr="00807D6E" w:rsidRDefault="000117A2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47</w:t>
            </w:r>
          </w:p>
          <w:p w:rsidR="000117A2" w:rsidRPr="00807D6E" w:rsidRDefault="000117A2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47</w:t>
            </w:r>
          </w:p>
          <w:p w:rsidR="000117A2" w:rsidRPr="00807D6E" w:rsidRDefault="000117A2" w:rsidP="0011127E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</w:t>
            </w:r>
            <w:r w:rsidR="0011127E" w:rsidRPr="00807D6E">
              <w:rPr>
                <w:sz w:val="22"/>
              </w:rPr>
              <w:t>477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17A2" w:rsidRPr="00807D6E" w:rsidRDefault="000117A2" w:rsidP="00C451F7">
            <w:pPr>
              <w:spacing w:line="18" w:lineRule="atLeast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ДЖКХЭиРТ, ОМС Ярославского МР</w:t>
            </w:r>
          </w:p>
        </w:tc>
      </w:tr>
    </w:tbl>
    <w:p w:rsidR="005125BC" w:rsidRPr="00807D6E" w:rsidRDefault="005125BC" w:rsidP="005125BC">
      <w:pPr>
        <w:ind w:firstLine="0"/>
        <w:jc w:val="both"/>
        <w:rPr>
          <w:szCs w:val="28"/>
        </w:rPr>
      </w:pPr>
    </w:p>
    <w:p w:rsidR="000933E6" w:rsidRDefault="005125BC" w:rsidP="00AD201D">
      <w:pPr>
        <w:jc w:val="both"/>
        <w:rPr>
          <w:szCs w:val="28"/>
        </w:rPr>
      </w:pPr>
      <w:r w:rsidRPr="00807D6E">
        <w:rPr>
          <w:szCs w:val="28"/>
        </w:rPr>
        <w:t xml:space="preserve">- подпункт 1.18 </w:t>
      </w:r>
      <w:r w:rsidR="00D7798D" w:rsidRPr="00807D6E">
        <w:rPr>
          <w:szCs w:val="28"/>
        </w:rPr>
        <w:t>изложить в следующей редакции:</w:t>
      </w:r>
    </w:p>
    <w:p w:rsidR="005810B1" w:rsidRDefault="005810B1" w:rsidP="00E41CD6">
      <w:pPr>
        <w:ind w:firstLine="0"/>
        <w:jc w:val="both"/>
        <w:rPr>
          <w:szCs w:val="28"/>
        </w:rPr>
      </w:pPr>
    </w:p>
    <w:tbl>
      <w:tblPr>
        <w:tblW w:w="5070" w:type="pct"/>
        <w:tblLayout w:type="fixed"/>
        <w:tblLook w:val="00A0" w:firstRow="1" w:lastRow="0" w:firstColumn="1" w:lastColumn="0" w:noHBand="0" w:noVBand="0"/>
      </w:tblPr>
      <w:tblGrid>
        <w:gridCol w:w="787"/>
        <w:gridCol w:w="3575"/>
        <w:gridCol w:w="2412"/>
        <w:gridCol w:w="1275"/>
        <w:gridCol w:w="1274"/>
        <w:gridCol w:w="1424"/>
        <w:gridCol w:w="1370"/>
        <w:gridCol w:w="1035"/>
        <w:gridCol w:w="1841"/>
      </w:tblGrid>
      <w:tr w:rsidR="00D7798D" w:rsidRPr="00807D6E" w:rsidTr="00A90283">
        <w:trPr>
          <w:trHeight w:val="181"/>
          <w:tblHeader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8D" w:rsidRPr="00807D6E" w:rsidRDefault="00D7798D" w:rsidP="00AD201D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7D6E">
              <w:rPr>
                <w:szCs w:val="28"/>
              </w:rPr>
              <w:br w:type="page"/>
            </w:r>
            <w:r w:rsidRPr="00807D6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98D" w:rsidRPr="00807D6E" w:rsidRDefault="00D7798D" w:rsidP="00A90283">
            <w:pPr>
              <w:ind w:firstLine="0"/>
              <w:jc w:val="center"/>
              <w:rPr>
                <w:sz w:val="24"/>
                <w:szCs w:val="24"/>
              </w:rPr>
            </w:pPr>
            <w:r w:rsidRPr="00807D6E">
              <w:rPr>
                <w:sz w:val="24"/>
                <w:szCs w:val="24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98D" w:rsidRPr="00807D6E" w:rsidRDefault="00D7798D" w:rsidP="00A9028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7D6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798D" w:rsidRPr="00807D6E" w:rsidRDefault="00D7798D" w:rsidP="00A9028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7D6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798D" w:rsidRPr="00807D6E" w:rsidRDefault="00D7798D" w:rsidP="00A9028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7D6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798D" w:rsidRPr="00807D6E" w:rsidRDefault="00D7798D" w:rsidP="00A9028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7D6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798D" w:rsidRPr="00807D6E" w:rsidRDefault="00D7798D" w:rsidP="00A9028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7D6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798D" w:rsidRPr="00807D6E" w:rsidRDefault="00D7798D" w:rsidP="00A9028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7D6E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98D" w:rsidRPr="00807D6E" w:rsidRDefault="00D7798D" w:rsidP="00A90283">
            <w:pPr>
              <w:ind w:firstLine="0"/>
              <w:jc w:val="center"/>
              <w:rPr>
                <w:rFonts w:cs="Times New Roman"/>
                <w:kern w:val="24"/>
                <w:sz w:val="24"/>
                <w:szCs w:val="24"/>
              </w:rPr>
            </w:pPr>
            <w:r w:rsidRPr="00807D6E">
              <w:rPr>
                <w:rFonts w:cs="Times New Roman"/>
                <w:kern w:val="24"/>
                <w:sz w:val="24"/>
                <w:szCs w:val="24"/>
              </w:rPr>
              <w:t>9</w:t>
            </w:r>
          </w:p>
        </w:tc>
      </w:tr>
      <w:tr w:rsidR="00BB2444" w:rsidRPr="00807D6E" w:rsidTr="00A90283">
        <w:trPr>
          <w:trHeight w:val="127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444" w:rsidRPr="00EA16A4" w:rsidRDefault="00BB2444" w:rsidP="00A90283">
            <w:pPr>
              <w:ind w:left="-709"/>
              <w:jc w:val="center"/>
              <w:rPr>
                <w:rFonts w:cs="Times New Roman"/>
                <w:sz w:val="22"/>
              </w:rPr>
            </w:pPr>
            <w:r w:rsidRPr="00EA16A4">
              <w:rPr>
                <w:rFonts w:cs="Times New Roman"/>
                <w:sz w:val="22"/>
              </w:rPr>
              <w:t>1.18.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444" w:rsidRPr="00116FD6" w:rsidRDefault="00BB2444" w:rsidP="00A90283">
            <w:pPr>
              <w:ind w:firstLine="0"/>
              <w:rPr>
                <w:sz w:val="22"/>
                <w:lang w:eastAsia="ru-RU"/>
              </w:rPr>
            </w:pPr>
            <w:r w:rsidRPr="00116FD6">
              <w:rPr>
                <w:sz w:val="22"/>
                <w:lang w:eastAsia="ru-RU"/>
              </w:rPr>
              <w:t xml:space="preserve">Строительство модульной газовой котельной с оптимизацией тепловых сетей в с. Никольское Покровского сельского поселения Рыбинского МР (в том числе проектные работы и задолженность за выполненные работы 2017 года) 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444" w:rsidRPr="00116FD6" w:rsidRDefault="00BB2444" w:rsidP="00BB0D24">
            <w:pPr>
              <w:ind w:left="-8"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проектные работы (%)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2444" w:rsidRPr="00116FD6" w:rsidRDefault="00BB2444" w:rsidP="00A90283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100</w:t>
            </w:r>
          </w:p>
          <w:p w:rsidR="00BB2444" w:rsidRPr="00116FD6" w:rsidRDefault="00BB2444" w:rsidP="00BB0D24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100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2444" w:rsidRPr="00116FD6" w:rsidRDefault="00BB2444" w:rsidP="00A90283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2017</w:t>
            </w:r>
          </w:p>
          <w:p w:rsidR="00BB2444" w:rsidRPr="00116FD6" w:rsidRDefault="00BB2444" w:rsidP="00A90283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2018</w:t>
            </w:r>
          </w:p>
          <w:p w:rsidR="00BB2444" w:rsidRPr="00116FD6" w:rsidRDefault="00BB2444" w:rsidP="00BB0D24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2018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2444" w:rsidRPr="00116FD6" w:rsidRDefault="00BB2444" w:rsidP="00A90283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954,88</w:t>
            </w:r>
          </w:p>
          <w:p w:rsidR="00BB2444" w:rsidRPr="00116FD6" w:rsidRDefault="00BB2444" w:rsidP="00A90283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429,091</w:t>
            </w:r>
          </w:p>
          <w:p w:rsidR="00BB2444" w:rsidRPr="00116FD6" w:rsidRDefault="00BB2444" w:rsidP="00BB0D24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498,780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2444" w:rsidRPr="00116FD6" w:rsidRDefault="00BB2444" w:rsidP="00A90283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906,88</w:t>
            </w:r>
          </w:p>
          <w:p w:rsidR="00BB2444" w:rsidRPr="00116FD6" w:rsidRDefault="00BB2444" w:rsidP="00A90283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408,091</w:t>
            </w:r>
          </w:p>
          <w:p w:rsidR="00BB2444" w:rsidRPr="00116FD6" w:rsidRDefault="00BB2444" w:rsidP="00AD201D">
            <w:pPr>
              <w:ind w:right="-149" w:hanging="116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498,780**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2444" w:rsidRPr="00116FD6" w:rsidRDefault="00BB2444" w:rsidP="00A90283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48</w:t>
            </w:r>
          </w:p>
          <w:p w:rsidR="00BB2444" w:rsidRPr="00116FD6" w:rsidRDefault="00BB2444" w:rsidP="00BB0D24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21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444" w:rsidRPr="00116FD6" w:rsidRDefault="00BB2444" w:rsidP="00A90283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ДЖКХЭиРТ, ОМС Рыбинского МР</w:t>
            </w:r>
          </w:p>
        </w:tc>
      </w:tr>
    </w:tbl>
    <w:p w:rsidR="00D7798D" w:rsidRPr="00807D6E" w:rsidRDefault="00D7798D" w:rsidP="00E41CD6">
      <w:pPr>
        <w:ind w:firstLine="0"/>
        <w:jc w:val="both"/>
        <w:rPr>
          <w:szCs w:val="28"/>
        </w:rPr>
      </w:pPr>
    </w:p>
    <w:p w:rsidR="001D3CCE" w:rsidRPr="00807D6E" w:rsidRDefault="00270D5C" w:rsidP="00AD201D">
      <w:pPr>
        <w:jc w:val="both"/>
        <w:rPr>
          <w:szCs w:val="28"/>
        </w:rPr>
      </w:pPr>
      <w:r w:rsidRPr="00807D6E">
        <w:rPr>
          <w:szCs w:val="28"/>
        </w:rPr>
        <w:t xml:space="preserve">- </w:t>
      </w:r>
      <w:r w:rsidR="001D3CCE" w:rsidRPr="00807D6E">
        <w:rPr>
          <w:szCs w:val="28"/>
        </w:rPr>
        <w:t>подпункт</w:t>
      </w:r>
      <w:r w:rsidRPr="00807D6E">
        <w:rPr>
          <w:szCs w:val="28"/>
        </w:rPr>
        <w:t xml:space="preserve"> </w:t>
      </w:r>
      <w:r w:rsidR="00C553C7" w:rsidRPr="00807D6E">
        <w:rPr>
          <w:szCs w:val="28"/>
        </w:rPr>
        <w:t>1.26</w:t>
      </w:r>
      <w:r w:rsidRPr="00807D6E">
        <w:rPr>
          <w:szCs w:val="28"/>
        </w:rPr>
        <w:t xml:space="preserve"> изложить в</w:t>
      </w:r>
      <w:r w:rsidR="00C553C7" w:rsidRPr="00807D6E">
        <w:rPr>
          <w:szCs w:val="28"/>
        </w:rPr>
        <w:t xml:space="preserve"> следующе</w:t>
      </w:r>
      <w:r w:rsidRPr="00807D6E">
        <w:rPr>
          <w:szCs w:val="28"/>
        </w:rPr>
        <w:t>й</w:t>
      </w:r>
      <w:r w:rsidR="00C553C7" w:rsidRPr="00807D6E">
        <w:rPr>
          <w:szCs w:val="28"/>
        </w:rPr>
        <w:t xml:space="preserve"> </w:t>
      </w:r>
      <w:r w:rsidRPr="00807D6E">
        <w:rPr>
          <w:szCs w:val="28"/>
        </w:rPr>
        <w:t>редакции</w:t>
      </w:r>
      <w:r w:rsidR="00C553C7" w:rsidRPr="00807D6E">
        <w:rPr>
          <w:szCs w:val="28"/>
        </w:rPr>
        <w:t>:</w:t>
      </w:r>
    </w:p>
    <w:p w:rsidR="001D3CCE" w:rsidRPr="00807D6E" w:rsidRDefault="001D3CCE" w:rsidP="0011234F">
      <w:pPr>
        <w:ind w:firstLine="0"/>
        <w:jc w:val="both"/>
        <w:rPr>
          <w:rFonts w:eastAsia="Calibri"/>
          <w:szCs w:val="28"/>
        </w:rPr>
      </w:pPr>
    </w:p>
    <w:tbl>
      <w:tblPr>
        <w:tblW w:w="5073" w:type="pct"/>
        <w:tblLayout w:type="fixed"/>
        <w:tblLook w:val="00A0" w:firstRow="1" w:lastRow="0" w:firstColumn="1" w:lastColumn="0" w:noHBand="0" w:noVBand="0"/>
      </w:tblPr>
      <w:tblGrid>
        <w:gridCol w:w="790"/>
        <w:gridCol w:w="3580"/>
        <w:gridCol w:w="2406"/>
        <w:gridCol w:w="1275"/>
        <w:gridCol w:w="1275"/>
        <w:gridCol w:w="1419"/>
        <w:gridCol w:w="1419"/>
        <w:gridCol w:w="993"/>
        <w:gridCol w:w="1845"/>
      </w:tblGrid>
      <w:tr w:rsidR="00A62578" w:rsidRPr="00807D6E" w:rsidTr="00205591">
        <w:trPr>
          <w:trHeight w:val="235"/>
          <w:tblHeader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78" w:rsidRPr="00807D6E" w:rsidRDefault="00A62578" w:rsidP="00AD201D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7D6E">
              <w:rPr>
                <w:szCs w:val="28"/>
              </w:rPr>
              <w:br w:type="page"/>
            </w:r>
            <w:r w:rsidRPr="00807D6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2578" w:rsidRPr="00807D6E" w:rsidRDefault="002740E8" w:rsidP="00C451F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78" w:rsidRPr="00807D6E" w:rsidRDefault="002740E8" w:rsidP="00C451F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2578" w:rsidRPr="00807D6E" w:rsidRDefault="002740E8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2578" w:rsidRPr="00807D6E" w:rsidRDefault="002740E8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2578" w:rsidRPr="00807D6E" w:rsidRDefault="002740E8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2578" w:rsidRPr="00807D6E" w:rsidRDefault="002740E8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2578" w:rsidRPr="00807D6E" w:rsidRDefault="002740E8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2578" w:rsidRPr="00807D6E" w:rsidRDefault="002740E8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A62578" w:rsidRPr="00807D6E" w:rsidTr="00205591">
        <w:trPr>
          <w:trHeight w:val="265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78" w:rsidRPr="00807D6E" w:rsidRDefault="00A62578" w:rsidP="001D3CC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07D6E">
              <w:rPr>
                <w:rFonts w:cs="Times New Roman"/>
                <w:sz w:val="22"/>
              </w:rPr>
              <w:t>1.26.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78" w:rsidRPr="00807D6E" w:rsidRDefault="00A62578" w:rsidP="006D6DD1">
            <w:pPr>
              <w:ind w:firstLine="0"/>
              <w:rPr>
                <w:rFonts w:cs="Times New Roman"/>
                <w:sz w:val="22"/>
              </w:rPr>
            </w:pPr>
            <w:r w:rsidRPr="00807D6E">
              <w:rPr>
                <w:rFonts w:cs="Times New Roman"/>
                <w:sz w:val="22"/>
              </w:rPr>
              <w:t>Строительство блочно-модульной газовой котельной Дома культуры с инженерными сетями в</w:t>
            </w:r>
            <w:r>
              <w:rPr>
                <w:rFonts w:cs="Times New Roman"/>
                <w:sz w:val="22"/>
              </w:rPr>
              <w:t> </w:t>
            </w:r>
            <w:r w:rsidRPr="00807D6E">
              <w:rPr>
                <w:rFonts w:cs="Times New Roman"/>
                <w:sz w:val="22"/>
              </w:rPr>
              <w:t>с.</w:t>
            </w:r>
            <w:r>
              <w:rPr>
                <w:rFonts w:cs="Times New Roman"/>
                <w:sz w:val="22"/>
              </w:rPr>
              <w:t> </w:t>
            </w:r>
            <w:r w:rsidRPr="00807D6E">
              <w:rPr>
                <w:rFonts w:cs="Times New Roman"/>
                <w:sz w:val="22"/>
              </w:rPr>
              <w:t>Шаготь, ул. Нагорная, д. 20 Даниловского МР (в том числе проектные работы)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78" w:rsidRPr="00807D6E" w:rsidRDefault="00A62578" w:rsidP="00B21901">
            <w:pPr>
              <w:ind w:firstLine="0"/>
              <w:rPr>
                <w:rFonts w:cs="Times New Roman"/>
                <w:sz w:val="22"/>
              </w:rPr>
            </w:pPr>
            <w:r w:rsidRPr="00807D6E">
              <w:rPr>
                <w:rFonts w:cs="Times New Roman"/>
                <w:sz w:val="22"/>
              </w:rPr>
              <w:t xml:space="preserve">проектные работы </w:t>
            </w:r>
            <w:r>
              <w:rPr>
                <w:rFonts w:cs="Times New Roman"/>
                <w:sz w:val="22"/>
              </w:rPr>
              <w:t>(</w:t>
            </w:r>
            <w:r w:rsidRPr="00807D6E">
              <w:rPr>
                <w:rFonts w:cs="Times New Roman"/>
                <w:sz w:val="22"/>
              </w:rPr>
              <w:t>%</w:t>
            </w:r>
            <w:r>
              <w:rPr>
                <w:rFonts w:cs="Times New Roman"/>
                <w:sz w:val="22"/>
              </w:rPr>
              <w:t>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78" w:rsidRPr="00807D6E" w:rsidRDefault="00A62578" w:rsidP="00BB0D24">
            <w:pPr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100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578" w:rsidRPr="00807D6E" w:rsidRDefault="00A62578" w:rsidP="00C451F7">
            <w:pPr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2020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578" w:rsidRPr="00807D6E" w:rsidRDefault="00A62578" w:rsidP="002E695A">
            <w:pPr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873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578" w:rsidRPr="00807D6E" w:rsidRDefault="00A62578" w:rsidP="00C451F7">
            <w:pPr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829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578" w:rsidRPr="00807D6E" w:rsidRDefault="00A62578" w:rsidP="00C451F7">
            <w:pPr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578" w:rsidRPr="00807D6E" w:rsidRDefault="00A62578" w:rsidP="00C451F7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07D6E">
              <w:rPr>
                <w:rFonts w:cs="Times New Roman"/>
                <w:sz w:val="22"/>
              </w:rPr>
              <w:t>ДЖКХЭиРТ, ОМС Даниловского МР</w:t>
            </w:r>
          </w:p>
        </w:tc>
      </w:tr>
    </w:tbl>
    <w:p w:rsidR="00F75D97" w:rsidRPr="00807D6E" w:rsidRDefault="00F75D97" w:rsidP="003F64CC">
      <w:pPr>
        <w:ind w:firstLine="0"/>
        <w:jc w:val="both"/>
        <w:rPr>
          <w:rFonts w:eastAsia="Calibri"/>
          <w:szCs w:val="28"/>
        </w:rPr>
      </w:pPr>
    </w:p>
    <w:p w:rsidR="004D18A0" w:rsidRPr="00807D6E" w:rsidRDefault="00276DAD" w:rsidP="00462A43">
      <w:pPr>
        <w:ind w:firstLine="708"/>
        <w:rPr>
          <w:rFonts w:eastAsia="Calibri"/>
          <w:szCs w:val="28"/>
        </w:rPr>
      </w:pPr>
      <w:r>
        <w:rPr>
          <w:rFonts w:eastAsia="Calibri"/>
          <w:szCs w:val="28"/>
        </w:rPr>
        <w:t>6</w:t>
      </w:r>
      <w:r w:rsidR="004D18A0" w:rsidRPr="00807D6E">
        <w:rPr>
          <w:rFonts w:eastAsia="Calibri"/>
          <w:szCs w:val="28"/>
        </w:rPr>
        <w:t xml:space="preserve">.2. </w:t>
      </w:r>
      <w:r w:rsidR="004D18A0" w:rsidRPr="00807D6E">
        <w:rPr>
          <w:szCs w:val="28"/>
        </w:rPr>
        <w:t>В пункте 2:</w:t>
      </w:r>
    </w:p>
    <w:p w:rsidR="004D18A0" w:rsidRPr="00807D6E" w:rsidRDefault="004D18A0" w:rsidP="00AD201D">
      <w:pPr>
        <w:rPr>
          <w:rFonts w:eastAsia="Calibri"/>
          <w:szCs w:val="28"/>
        </w:rPr>
      </w:pPr>
      <w:r w:rsidRPr="00807D6E">
        <w:rPr>
          <w:rFonts w:eastAsia="Calibri"/>
          <w:szCs w:val="28"/>
        </w:rPr>
        <w:t>- строку «Реконструкция котельных с вводом их в эксплуатацию» изложить в следующей редакции:</w:t>
      </w:r>
    </w:p>
    <w:p w:rsidR="004D18A0" w:rsidRPr="00807D6E" w:rsidRDefault="004D18A0" w:rsidP="00C76EB3">
      <w:pPr>
        <w:ind w:firstLine="0"/>
      </w:pPr>
    </w:p>
    <w:tbl>
      <w:tblPr>
        <w:tblW w:w="503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87"/>
        <w:gridCol w:w="3717"/>
        <w:gridCol w:w="2692"/>
        <w:gridCol w:w="1042"/>
        <w:gridCol w:w="1227"/>
        <w:gridCol w:w="1275"/>
        <w:gridCol w:w="1558"/>
        <w:gridCol w:w="852"/>
        <w:gridCol w:w="1742"/>
      </w:tblGrid>
      <w:tr w:rsidR="004D18A0" w:rsidRPr="00574F39" w:rsidTr="00F12014">
        <w:tc>
          <w:tcPr>
            <w:tcW w:w="264" w:type="pct"/>
            <w:tcBorders>
              <w:top w:val="single" w:sz="4" w:space="0" w:color="auto"/>
            </w:tcBorders>
          </w:tcPr>
          <w:p w:rsidR="004D18A0" w:rsidRPr="00574F39" w:rsidRDefault="004D18A0" w:rsidP="00AD201D">
            <w:pPr>
              <w:widowControl w:val="0"/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lastRenderedPageBreak/>
              <w:t>1</w:t>
            </w:r>
          </w:p>
        </w:tc>
        <w:tc>
          <w:tcPr>
            <w:tcW w:w="1248" w:type="pct"/>
            <w:tcBorders>
              <w:top w:val="single" w:sz="4" w:space="0" w:color="auto"/>
            </w:tcBorders>
          </w:tcPr>
          <w:p w:rsidR="004D18A0" w:rsidRPr="00574F39" w:rsidRDefault="004D18A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2</w:t>
            </w:r>
          </w:p>
        </w:tc>
        <w:tc>
          <w:tcPr>
            <w:tcW w:w="904" w:type="pct"/>
            <w:tcBorders>
              <w:top w:val="single" w:sz="4" w:space="0" w:color="auto"/>
            </w:tcBorders>
          </w:tcPr>
          <w:p w:rsidR="004D18A0" w:rsidRPr="00574F39" w:rsidRDefault="004D18A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3</w:t>
            </w:r>
          </w:p>
        </w:tc>
        <w:tc>
          <w:tcPr>
            <w:tcW w:w="350" w:type="pct"/>
            <w:tcBorders>
              <w:top w:val="single" w:sz="4" w:space="0" w:color="auto"/>
            </w:tcBorders>
          </w:tcPr>
          <w:p w:rsidR="004D18A0" w:rsidRPr="00574F39" w:rsidRDefault="004D18A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4</w:t>
            </w:r>
          </w:p>
        </w:tc>
        <w:tc>
          <w:tcPr>
            <w:tcW w:w="412" w:type="pct"/>
            <w:tcBorders>
              <w:top w:val="single" w:sz="4" w:space="0" w:color="auto"/>
              <w:bottom w:val="nil"/>
            </w:tcBorders>
          </w:tcPr>
          <w:p w:rsidR="004D18A0" w:rsidRPr="00574F39" w:rsidRDefault="004D18A0">
            <w:pPr>
              <w:ind w:right="-112"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bottom w:val="nil"/>
            </w:tcBorders>
          </w:tcPr>
          <w:p w:rsidR="004D18A0" w:rsidRPr="00574F39" w:rsidRDefault="004D18A0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6</w:t>
            </w:r>
          </w:p>
        </w:tc>
        <w:tc>
          <w:tcPr>
            <w:tcW w:w="523" w:type="pct"/>
            <w:tcBorders>
              <w:top w:val="single" w:sz="4" w:space="0" w:color="auto"/>
              <w:bottom w:val="nil"/>
            </w:tcBorders>
          </w:tcPr>
          <w:p w:rsidR="004D18A0" w:rsidRPr="00574F39" w:rsidRDefault="004D18A0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7</w:t>
            </w:r>
          </w:p>
        </w:tc>
        <w:tc>
          <w:tcPr>
            <w:tcW w:w="286" w:type="pct"/>
            <w:tcBorders>
              <w:top w:val="single" w:sz="4" w:space="0" w:color="auto"/>
              <w:bottom w:val="nil"/>
            </w:tcBorders>
          </w:tcPr>
          <w:p w:rsidR="004D18A0" w:rsidRPr="00574F39" w:rsidRDefault="004D18A0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8</w:t>
            </w: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4D18A0" w:rsidRPr="00574F39" w:rsidRDefault="004D18A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9</w:t>
            </w:r>
          </w:p>
        </w:tc>
      </w:tr>
      <w:tr w:rsidR="004C05B3" w:rsidRPr="00574F39" w:rsidTr="00F12014">
        <w:tc>
          <w:tcPr>
            <w:tcW w:w="264" w:type="pct"/>
            <w:vMerge w:val="restart"/>
            <w:tcBorders>
              <w:top w:val="single" w:sz="4" w:space="0" w:color="auto"/>
            </w:tcBorders>
          </w:tcPr>
          <w:p w:rsidR="004C05B3" w:rsidRPr="00574F39" w:rsidRDefault="004C05B3" w:rsidP="0011234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2.</w:t>
            </w:r>
          </w:p>
        </w:tc>
        <w:tc>
          <w:tcPr>
            <w:tcW w:w="2502" w:type="pct"/>
            <w:gridSpan w:val="3"/>
            <w:vMerge w:val="restart"/>
            <w:tcBorders>
              <w:top w:val="single" w:sz="4" w:space="0" w:color="auto"/>
            </w:tcBorders>
          </w:tcPr>
          <w:p w:rsidR="004C05B3" w:rsidRPr="00574F39" w:rsidRDefault="004C05B3" w:rsidP="0011234F">
            <w:pPr>
              <w:ind w:firstLine="0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Реконструкция котельных с вводом их в эксплуатацию</w:t>
            </w:r>
          </w:p>
        </w:tc>
        <w:tc>
          <w:tcPr>
            <w:tcW w:w="412" w:type="pct"/>
            <w:tcBorders>
              <w:top w:val="single" w:sz="4" w:space="0" w:color="auto"/>
              <w:bottom w:val="nil"/>
            </w:tcBorders>
          </w:tcPr>
          <w:p w:rsidR="004C05B3" w:rsidRPr="00574F39" w:rsidRDefault="004C05B3" w:rsidP="00C13CE6">
            <w:pPr>
              <w:ind w:right="-112"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2017 – 2021</w:t>
            </w:r>
          </w:p>
        </w:tc>
        <w:tc>
          <w:tcPr>
            <w:tcW w:w="428" w:type="pct"/>
            <w:tcBorders>
              <w:top w:val="single" w:sz="4" w:space="0" w:color="auto"/>
              <w:bottom w:val="nil"/>
            </w:tcBorders>
            <w:vAlign w:val="center"/>
          </w:tcPr>
          <w:p w:rsidR="004C05B3" w:rsidRPr="00574F39" w:rsidRDefault="000606DB" w:rsidP="004C05B3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67489,923</w:t>
            </w:r>
          </w:p>
        </w:tc>
        <w:tc>
          <w:tcPr>
            <w:tcW w:w="523" w:type="pct"/>
            <w:tcBorders>
              <w:top w:val="single" w:sz="4" w:space="0" w:color="auto"/>
              <w:bottom w:val="nil"/>
            </w:tcBorders>
            <w:vAlign w:val="center"/>
          </w:tcPr>
          <w:p w:rsidR="004C05B3" w:rsidRPr="00574F39" w:rsidRDefault="000606DB" w:rsidP="004C05B3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61081,923</w:t>
            </w:r>
          </w:p>
        </w:tc>
        <w:tc>
          <w:tcPr>
            <w:tcW w:w="286" w:type="pct"/>
            <w:tcBorders>
              <w:top w:val="single" w:sz="4" w:space="0" w:color="auto"/>
              <w:bottom w:val="nil"/>
            </w:tcBorders>
            <w:vAlign w:val="center"/>
          </w:tcPr>
          <w:p w:rsidR="004C05B3" w:rsidRPr="00574F39" w:rsidRDefault="004C05B3" w:rsidP="004C05B3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6408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</w:tcBorders>
          </w:tcPr>
          <w:p w:rsidR="004C05B3" w:rsidRPr="00574F39" w:rsidRDefault="004C05B3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ДЖКХЭиРТ, ОМС МОО</w:t>
            </w:r>
          </w:p>
        </w:tc>
      </w:tr>
      <w:tr w:rsidR="004D18A0" w:rsidRPr="00574F39" w:rsidTr="00F12014">
        <w:tc>
          <w:tcPr>
            <w:tcW w:w="264" w:type="pct"/>
            <w:vMerge/>
            <w:vAlign w:val="center"/>
          </w:tcPr>
          <w:p w:rsidR="004D18A0" w:rsidRPr="00574F39" w:rsidRDefault="004D18A0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02" w:type="pct"/>
            <w:gridSpan w:val="3"/>
            <w:vMerge/>
          </w:tcPr>
          <w:p w:rsidR="004D18A0" w:rsidRPr="00574F39" w:rsidRDefault="004D18A0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12" w:type="pct"/>
            <w:tcBorders>
              <w:top w:val="nil"/>
              <w:bottom w:val="nil"/>
            </w:tcBorders>
          </w:tcPr>
          <w:p w:rsidR="004D18A0" w:rsidRPr="00574F39" w:rsidRDefault="004D18A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2017</w:t>
            </w:r>
          </w:p>
        </w:tc>
        <w:tc>
          <w:tcPr>
            <w:tcW w:w="428" w:type="pct"/>
            <w:tcBorders>
              <w:top w:val="nil"/>
              <w:bottom w:val="nil"/>
            </w:tcBorders>
          </w:tcPr>
          <w:p w:rsidR="004D18A0" w:rsidRPr="00574F39" w:rsidRDefault="004D18A0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15892,72</w:t>
            </w:r>
          </w:p>
        </w:tc>
        <w:tc>
          <w:tcPr>
            <w:tcW w:w="523" w:type="pct"/>
            <w:tcBorders>
              <w:top w:val="nil"/>
              <w:bottom w:val="nil"/>
            </w:tcBorders>
          </w:tcPr>
          <w:p w:rsidR="004D18A0" w:rsidRPr="00574F39" w:rsidRDefault="004D18A0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12713,72</w:t>
            </w:r>
          </w:p>
        </w:tc>
        <w:tc>
          <w:tcPr>
            <w:tcW w:w="286" w:type="pct"/>
            <w:tcBorders>
              <w:top w:val="nil"/>
              <w:bottom w:val="nil"/>
            </w:tcBorders>
          </w:tcPr>
          <w:p w:rsidR="004D18A0" w:rsidRPr="00574F39" w:rsidRDefault="004D18A0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3179</w:t>
            </w:r>
          </w:p>
        </w:tc>
        <w:tc>
          <w:tcPr>
            <w:tcW w:w="585" w:type="pct"/>
            <w:vMerge/>
            <w:vAlign w:val="center"/>
          </w:tcPr>
          <w:p w:rsidR="004D18A0" w:rsidRPr="00574F39" w:rsidRDefault="004D18A0">
            <w:pPr>
              <w:ind w:firstLine="0"/>
              <w:rPr>
                <w:rFonts w:cs="Times New Roman"/>
                <w:sz w:val="22"/>
              </w:rPr>
            </w:pPr>
          </w:p>
        </w:tc>
      </w:tr>
      <w:tr w:rsidR="004D18A0" w:rsidRPr="00574F39" w:rsidTr="00F12014">
        <w:tc>
          <w:tcPr>
            <w:tcW w:w="264" w:type="pct"/>
            <w:vMerge/>
            <w:vAlign w:val="center"/>
          </w:tcPr>
          <w:p w:rsidR="004D18A0" w:rsidRPr="00574F39" w:rsidRDefault="004D18A0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02" w:type="pct"/>
            <w:gridSpan w:val="3"/>
            <w:vMerge/>
          </w:tcPr>
          <w:p w:rsidR="004D18A0" w:rsidRPr="00574F39" w:rsidRDefault="004D18A0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12" w:type="pct"/>
            <w:tcBorders>
              <w:top w:val="nil"/>
              <w:bottom w:val="nil"/>
            </w:tcBorders>
          </w:tcPr>
          <w:p w:rsidR="004D18A0" w:rsidRPr="00574F39" w:rsidRDefault="004D18A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2018</w:t>
            </w:r>
          </w:p>
        </w:tc>
        <w:tc>
          <w:tcPr>
            <w:tcW w:w="428" w:type="pct"/>
            <w:tcBorders>
              <w:top w:val="nil"/>
              <w:bottom w:val="nil"/>
            </w:tcBorders>
          </w:tcPr>
          <w:p w:rsidR="004D18A0" w:rsidRPr="00574F39" w:rsidRDefault="004D18A0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37143,812</w:t>
            </w:r>
          </w:p>
        </w:tc>
        <w:tc>
          <w:tcPr>
            <w:tcW w:w="523" w:type="pct"/>
            <w:tcBorders>
              <w:top w:val="nil"/>
              <w:bottom w:val="nil"/>
            </w:tcBorders>
          </w:tcPr>
          <w:p w:rsidR="004D18A0" w:rsidRPr="00574F39" w:rsidRDefault="004D18A0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34811,812</w:t>
            </w:r>
          </w:p>
        </w:tc>
        <w:tc>
          <w:tcPr>
            <w:tcW w:w="286" w:type="pct"/>
            <w:tcBorders>
              <w:top w:val="nil"/>
              <w:bottom w:val="nil"/>
            </w:tcBorders>
          </w:tcPr>
          <w:p w:rsidR="004D18A0" w:rsidRPr="00574F39" w:rsidRDefault="004D18A0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2332</w:t>
            </w:r>
          </w:p>
        </w:tc>
        <w:tc>
          <w:tcPr>
            <w:tcW w:w="585" w:type="pct"/>
            <w:vMerge/>
            <w:vAlign w:val="center"/>
          </w:tcPr>
          <w:p w:rsidR="004D18A0" w:rsidRPr="00574F39" w:rsidRDefault="004D18A0">
            <w:pPr>
              <w:ind w:firstLine="0"/>
              <w:rPr>
                <w:rFonts w:cs="Times New Roman"/>
                <w:sz w:val="22"/>
              </w:rPr>
            </w:pPr>
          </w:p>
        </w:tc>
      </w:tr>
      <w:tr w:rsidR="00E856B0" w:rsidRPr="00574F39" w:rsidTr="00F12014">
        <w:tc>
          <w:tcPr>
            <w:tcW w:w="264" w:type="pct"/>
            <w:vMerge/>
            <w:vAlign w:val="center"/>
          </w:tcPr>
          <w:p w:rsidR="00E856B0" w:rsidRPr="00574F39" w:rsidRDefault="00E856B0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02" w:type="pct"/>
            <w:gridSpan w:val="3"/>
            <w:vMerge/>
          </w:tcPr>
          <w:p w:rsidR="00E856B0" w:rsidRPr="00574F39" w:rsidRDefault="00E856B0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12" w:type="pct"/>
            <w:tcBorders>
              <w:top w:val="nil"/>
              <w:bottom w:val="nil"/>
            </w:tcBorders>
          </w:tcPr>
          <w:p w:rsidR="00E856B0" w:rsidRPr="00574F39" w:rsidRDefault="00E856B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2019</w:t>
            </w:r>
          </w:p>
        </w:tc>
        <w:tc>
          <w:tcPr>
            <w:tcW w:w="428" w:type="pct"/>
            <w:tcBorders>
              <w:top w:val="nil"/>
              <w:bottom w:val="nil"/>
            </w:tcBorders>
            <w:vAlign w:val="center"/>
          </w:tcPr>
          <w:p w:rsidR="00E856B0" w:rsidRPr="00574F39" w:rsidRDefault="00E856B0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8696,338</w:t>
            </w:r>
          </w:p>
        </w:tc>
        <w:tc>
          <w:tcPr>
            <w:tcW w:w="523" w:type="pct"/>
            <w:tcBorders>
              <w:top w:val="nil"/>
              <w:bottom w:val="nil"/>
            </w:tcBorders>
            <w:vAlign w:val="center"/>
          </w:tcPr>
          <w:p w:rsidR="00E856B0" w:rsidRPr="00574F39" w:rsidRDefault="00E856B0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7980,338</w:t>
            </w:r>
          </w:p>
        </w:tc>
        <w:tc>
          <w:tcPr>
            <w:tcW w:w="286" w:type="pct"/>
            <w:tcBorders>
              <w:top w:val="nil"/>
              <w:bottom w:val="nil"/>
            </w:tcBorders>
            <w:vAlign w:val="center"/>
          </w:tcPr>
          <w:p w:rsidR="00E856B0" w:rsidRPr="00574F39" w:rsidRDefault="00E856B0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716</w:t>
            </w:r>
          </w:p>
        </w:tc>
        <w:tc>
          <w:tcPr>
            <w:tcW w:w="585" w:type="pct"/>
            <w:vMerge/>
            <w:vAlign w:val="center"/>
          </w:tcPr>
          <w:p w:rsidR="00E856B0" w:rsidRPr="00574F39" w:rsidRDefault="00E856B0">
            <w:pPr>
              <w:ind w:firstLine="0"/>
              <w:rPr>
                <w:rFonts w:cs="Times New Roman"/>
                <w:sz w:val="22"/>
              </w:rPr>
            </w:pPr>
          </w:p>
        </w:tc>
      </w:tr>
      <w:tr w:rsidR="00E856B0" w:rsidRPr="00574F39" w:rsidTr="00F12014">
        <w:tc>
          <w:tcPr>
            <w:tcW w:w="264" w:type="pct"/>
            <w:vMerge/>
            <w:vAlign w:val="center"/>
          </w:tcPr>
          <w:p w:rsidR="00E856B0" w:rsidRPr="00574F39" w:rsidRDefault="00E856B0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02" w:type="pct"/>
            <w:gridSpan w:val="3"/>
            <w:vMerge/>
          </w:tcPr>
          <w:p w:rsidR="00E856B0" w:rsidRPr="00574F39" w:rsidRDefault="00E856B0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12" w:type="pct"/>
            <w:tcBorders>
              <w:top w:val="nil"/>
              <w:bottom w:val="nil"/>
            </w:tcBorders>
          </w:tcPr>
          <w:p w:rsidR="00E856B0" w:rsidRPr="00574F39" w:rsidRDefault="00E856B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2020</w:t>
            </w:r>
          </w:p>
        </w:tc>
        <w:tc>
          <w:tcPr>
            <w:tcW w:w="428" w:type="pct"/>
            <w:tcBorders>
              <w:top w:val="nil"/>
              <w:bottom w:val="nil"/>
            </w:tcBorders>
            <w:vAlign w:val="center"/>
          </w:tcPr>
          <w:p w:rsidR="00E856B0" w:rsidRPr="00574F39" w:rsidRDefault="000606DB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2148,053</w:t>
            </w:r>
          </w:p>
        </w:tc>
        <w:tc>
          <w:tcPr>
            <w:tcW w:w="523" w:type="pct"/>
            <w:tcBorders>
              <w:top w:val="nil"/>
              <w:bottom w:val="nil"/>
            </w:tcBorders>
            <w:vAlign w:val="center"/>
          </w:tcPr>
          <w:p w:rsidR="00E856B0" w:rsidRPr="00574F39" w:rsidRDefault="000606DB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2148,053</w:t>
            </w:r>
          </w:p>
        </w:tc>
        <w:tc>
          <w:tcPr>
            <w:tcW w:w="286" w:type="pct"/>
            <w:tcBorders>
              <w:top w:val="nil"/>
              <w:bottom w:val="nil"/>
            </w:tcBorders>
            <w:vAlign w:val="center"/>
          </w:tcPr>
          <w:p w:rsidR="00E856B0" w:rsidRPr="00574F39" w:rsidRDefault="00D92629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0</w:t>
            </w:r>
          </w:p>
        </w:tc>
        <w:tc>
          <w:tcPr>
            <w:tcW w:w="585" w:type="pct"/>
            <w:vMerge/>
            <w:vAlign w:val="center"/>
          </w:tcPr>
          <w:p w:rsidR="00E856B0" w:rsidRPr="00574F39" w:rsidRDefault="00E856B0">
            <w:pPr>
              <w:ind w:firstLine="0"/>
              <w:rPr>
                <w:rFonts w:cs="Times New Roman"/>
                <w:sz w:val="22"/>
              </w:rPr>
            </w:pPr>
          </w:p>
        </w:tc>
      </w:tr>
      <w:tr w:rsidR="00D92629" w:rsidRPr="00574F39" w:rsidTr="00F12014">
        <w:trPr>
          <w:trHeight w:val="329"/>
        </w:trPr>
        <w:tc>
          <w:tcPr>
            <w:tcW w:w="264" w:type="pct"/>
            <w:vMerge/>
            <w:vAlign w:val="center"/>
          </w:tcPr>
          <w:p w:rsidR="00D92629" w:rsidRPr="00574F39" w:rsidRDefault="00D92629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02" w:type="pct"/>
            <w:gridSpan w:val="3"/>
            <w:vMerge/>
          </w:tcPr>
          <w:p w:rsidR="00D92629" w:rsidRPr="00574F39" w:rsidRDefault="00D92629">
            <w:pPr>
              <w:ind w:firstLine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412" w:type="pct"/>
            <w:tcBorders>
              <w:top w:val="nil"/>
              <w:bottom w:val="single" w:sz="4" w:space="0" w:color="auto"/>
            </w:tcBorders>
          </w:tcPr>
          <w:p w:rsidR="00D92629" w:rsidRPr="00574F39" w:rsidRDefault="00D92629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2021</w:t>
            </w:r>
          </w:p>
        </w:tc>
        <w:tc>
          <w:tcPr>
            <w:tcW w:w="428" w:type="pct"/>
            <w:tcBorders>
              <w:top w:val="nil"/>
              <w:bottom w:val="single" w:sz="4" w:space="0" w:color="auto"/>
            </w:tcBorders>
          </w:tcPr>
          <w:p w:rsidR="00D92629" w:rsidRPr="00574F39" w:rsidRDefault="00D92629" w:rsidP="00D92629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3609</w:t>
            </w:r>
          </w:p>
        </w:tc>
        <w:tc>
          <w:tcPr>
            <w:tcW w:w="523" w:type="pct"/>
            <w:tcBorders>
              <w:top w:val="nil"/>
              <w:bottom w:val="single" w:sz="4" w:space="0" w:color="auto"/>
            </w:tcBorders>
          </w:tcPr>
          <w:p w:rsidR="00D92629" w:rsidRPr="00574F39" w:rsidRDefault="00D92629" w:rsidP="00D92629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3428</w:t>
            </w:r>
          </w:p>
        </w:tc>
        <w:tc>
          <w:tcPr>
            <w:tcW w:w="286" w:type="pct"/>
            <w:tcBorders>
              <w:top w:val="nil"/>
              <w:bottom w:val="single" w:sz="4" w:space="0" w:color="auto"/>
            </w:tcBorders>
          </w:tcPr>
          <w:p w:rsidR="00D92629" w:rsidRPr="00574F39" w:rsidRDefault="00D92629" w:rsidP="00D92629">
            <w:pPr>
              <w:ind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181</w:t>
            </w:r>
          </w:p>
        </w:tc>
        <w:tc>
          <w:tcPr>
            <w:tcW w:w="585" w:type="pct"/>
            <w:vMerge/>
            <w:vAlign w:val="center"/>
          </w:tcPr>
          <w:p w:rsidR="00D92629" w:rsidRPr="00574F39" w:rsidRDefault="00D92629">
            <w:pPr>
              <w:ind w:firstLine="0"/>
              <w:rPr>
                <w:rFonts w:cs="Times New Roman"/>
                <w:sz w:val="22"/>
              </w:rPr>
            </w:pPr>
          </w:p>
        </w:tc>
      </w:tr>
    </w:tbl>
    <w:p w:rsidR="00F75D97" w:rsidRPr="00814085" w:rsidRDefault="00F75D97" w:rsidP="0011234F">
      <w:pPr>
        <w:ind w:firstLine="0"/>
        <w:jc w:val="both"/>
        <w:rPr>
          <w:rFonts w:eastAsia="Calibri"/>
          <w:szCs w:val="28"/>
        </w:rPr>
      </w:pPr>
    </w:p>
    <w:p w:rsidR="003F64CC" w:rsidRPr="00807D6E" w:rsidRDefault="003F64CC" w:rsidP="00AD201D">
      <w:pPr>
        <w:jc w:val="both"/>
        <w:rPr>
          <w:rFonts w:eastAsia="Calibri"/>
          <w:szCs w:val="28"/>
        </w:rPr>
      </w:pPr>
      <w:r w:rsidRPr="00807D6E">
        <w:rPr>
          <w:rFonts w:eastAsia="Calibri"/>
          <w:szCs w:val="28"/>
        </w:rPr>
        <w:t>- подпункт 2.</w:t>
      </w:r>
      <w:r w:rsidR="009A7FAB" w:rsidRPr="00807D6E">
        <w:rPr>
          <w:rFonts w:eastAsia="Calibri"/>
          <w:szCs w:val="28"/>
        </w:rPr>
        <w:t>3</w:t>
      </w:r>
      <w:r w:rsidRPr="00807D6E">
        <w:rPr>
          <w:rFonts w:eastAsia="Calibri"/>
          <w:szCs w:val="28"/>
        </w:rPr>
        <w:t xml:space="preserve"> </w:t>
      </w:r>
      <w:r w:rsidR="00E41CD6" w:rsidRPr="00807D6E">
        <w:rPr>
          <w:rFonts w:eastAsia="Calibri"/>
          <w:szCs w:val="28"/>
        </w:rPr>
        <w:t>изложить в следующей редакции:</w:t>
      </w:r>
    </w:p>
    <w:p w:rsidR="009A7FAB" w:rsidRPr="00807D6E" w:rsidRDefault="009A7FAB" w:rsidP="0011234F">
      <w:pPr>
        <w:ind w:firstLine="0"/>
        <w:jc w:val="both"/>
        <w:rPr>
          <w:rFonts w:eastAsia="Calibri"/>
          <w:szCs w:val="28"/>
        </w:rPr>
      </w:pPr>
    </w:p>
    <w:tbl>
      <w:tblPr>
        <w:tblW w:w="5070" w:type="pct"/>
        <w:tblLayout w:type="fixed"/>
        <w:tblLook w:val="00A0" w:firstRow="1" w:lastRow="0" w:firstColumn="1" w:lastColumn="0" w:noHBand="0" w:noVBand="0"/>
      </w:tblPr>
      <w:tblGrid>
        <w:gridCol w:w="787"/>
        <w:gridCol w:w="3716"/>
        <w:gridCol w:w="2694"/>
        <w:gridCol w:w="1134"/>
        <w:gridCol w:w="1133"/>
        <w:gridCol w:w="1277"/>
        <w:gridCol w:w="1559"/>
        <w:gridCol w:w="852"/>
        <w:gridCol w:w="1841"/>
      </w:tblGrid>
      <w:tr w:rsidR="00B21901" w:rsidRPr="00807D6E" w:rsidTr="00B21901">
        <w:trPr>
          <w:trHeight w:val="181"/>
          <w:tblHeader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AB" w:rsidRPr="00807D6E" w:rsidRDefault="009A7FAB" w:rsidP="00AD201D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7D6E">
              <w:rPr>
                <w:szCs w:val="28"/>
              </w:rPr>
              <w:br w:type="page"/>
            </w:r>
            <w:r w:rsidRPr="00807D6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FAB" w:rsidRPr="00807D6E" w:rsidRDefault="009A7FAB" w:rsidP="007A6149">
            <w:pPr>
              <w:ind w:firstLine="0"/>
              <w:jc w:val="center"/>
              <w:rPr>
                <w:sz w:val="24"/>
                <w:szCs w:val="24"/>
              </w:rPr>
            </w:pPr>
            <w:r w:rsidRPr="00807D6E">
              <w:rPr>
                <w:sz w:val="24"/>
                <w:szCs w:val="24"/>
              </w:rPr>
              <w:t>2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FAB" w:rsidRPr="00807D6E" w:rsidRDefault="009A7FAB" w:rsidP="007A614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7D6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7FAB" w:rsidRPr="00807D6E" w:rsidRDefault="009A7FAB" w:rsidP="007A614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7D6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7FAB" w:rsidRPr="00807D6E" w:rsidRDefault="009A7FAB" w:rsidP="007A614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7D6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7FAB" w:rsidRPr="00807D6E" w:rsidRDefault="009A7FAB" w:rsidP="007A614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7D6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7FAB" w:rsidRPr="00807D6E" w:rsidRDefault="009A7FAB" w:rsidP="007A614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7D6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7FAB" w:rsidRPr="00807D6E" w:rsidRDefault="009A7FAB" w:rsidP="007A614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7D6E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FAB" w:rsidRPr="00807D6E" w:rsidRDefault="009A7FAB" w:rsidP="007A6149">
            <w:pPr>
              <w:ind w:firstLine="0"/>
              <w:jc w:val="center"/>
              <w:rPr>
                <w:rFonts w:cs="Times New Roman"/>
                <w:kern w:val="24"/>
                <w:sz w:val="24"/>
                <w:szCs w:val="24"/>
              </w:rPr>
            </w:pPr>
            <w:r w:rsidRPr="00807D6E">
              <w:rPr>
                <w:rFonts w:cs="Times New Roman"/>
                <w:kern w:val="24"/>
                <w:sz w:val="24"/>
                <w:szCs w:val="24"/>
              </w:rPr>
              <w:t>9</w:t>
            </w:r>
          </w:p>
        </w:tc>
      </w:tr>
      <w:tr w:rsidR="00B21901" w:rsidRPr="00807D6E" w:rsidTr="00B21901">
        <w:trPr>
          <w:trHeight w:val="127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AB" w:rsidRPr="00574F39" w:rsidRDefault="009A7FAB" w:rsidP="007A6149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2.3.</w:t>
            </w:r>
          </w:p>
        </w:tc>
        <w:tc>
          <w:tcPr>
            <w:tcW w:w="1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FAB" w:rsidRPr="00574F39" w:rsidRDefault="009A7FAB" w:rsidP="007A6149">
            <w:pPr>
              <w:ind w:firstLine="0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Реконструкция с переводом на природный газ котельной МОУ Андреевская СОШ дер. Андреевское</w:t>
            </w:r>
            <w:r w:rsidR="00741BF1" w:rsidRPr="00574F39">
              <w:rPr>
                <w:rFonts w:cs="Times New Roman"/>
                <w:sz w:val="22"/>
              </w:rPr>
              <w:t>, в том числе задолженность за выполненные работы 2019 года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FAB" w:rsidRPr="00574F39" w:rsidRDefault="009A7FAB" w:rsidP="007A6149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количество реконструированных и введенных в эксплуатацию котельных (шт.)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7FAB" w:rsidRPr="00574F39" w:rsidRDefault="009A7FAB" w:rsidP="007A6149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1</w:t>
            </w:r>
          </w:p>
          <w:p w:rsidR="003E452A" w:rsidRPr="00574F39" w:rsidRDefault="003E452A" w:rsidP="007A6149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7FAB" w:rsidRPr="00574F39" w:rsidRDefault="009A7FAB" w:rsidP="007A6149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2019</w:t>
            </w:r>
          </w:p>
          <w:p w:rsidR="003E452A" w:rsidRPr="00574F39" w:rsidRDefault="003E452A" w:rsidP="007A6149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2020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7FAB" w:rsidRPr="00574F39" w:rsidRDefault="009A7FAB" w:rsidP="007A6149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5954,53</w:t>
            </w:r>
          </w:p>
          <w:p w:rsidR="00CC4D6A" w:rsidRPr="00574F39" w:rsidRDefault="00CC4D6A" w:rsidP="007A6149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2148,053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7FAB" w:rsidRPr="00574F39" w:rsidRDefault="009A7FAB" w:rsidP="007A6149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5359,53</w:t>
            </w:r>
          </w:p>
          <w:p w:rsidR="003E452A" w:rsidRPr="00574F39" w:rsidRDefault="003E452A" w:rsidP="00741BF1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2148,053</w:t>
            </w:r>
            <w:r w:rsidR="00741BF1" w:rsidRPr="00574F39">
              <w:rPr>
                <w:rFonts w:cs="Times New Roman"/>
                <w:sz w:val="22"/>
                <w:vertAlign w:val="superscript"/>
              </w:rPr>
              <w:t>****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7FAB" w:rsidRPr="00574F39" w:rsidRDefault="009A7FAB" w:rsidP="007A6149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595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FAB" w:rsidRPr="00574F39" w:rsidRDefault="009A7FAB" w:rsidP="007A6149">
            <w:pPr>
              <w:ind w:right="-66"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ДЖКХЭиРТ, ОМС Борисо</w:t>
            </w:r>
            <w:r w:rsidR="00A94C27" w:rsidRPr="00574F39">
              <w:rPr>
                <w:rFonts w:cs="Times New Roman"/>
                <w:sz w:val="22"/>
              </w:rPr>
              <w:t>-</w:t>
            </w:r>
            <w:r w:rsidRPr="00574F39">
              <w:rPr>
                <w:rFonts w:cs="Times New Roman"/>
                <w:sz w:val="22"/>
              </w:rPr>
              <w:t>глебского МР</w:t>
            </w:r>
          </w:p>
        </w:tc>
      </w:tr>
    </w:tbl>
    <w:p w:rsidR="009A7FAB" w:rsidRPr="00807D6E" w:rsidRDefault="009A7FAB" w:rsidP="0011234F">
      <w:pPr>
        <w:ind w:firstLine="0"/>
        <w:jc w:val="both"/>
        <w:rPr>
          <w:rFonts w:eastAsia="Calibri"/>
          <w:szCs w:val="28"/>
        </w:rPr>
      </w:pPr>
    </w:p>
    <w:p w:rsidR="00DB45FC" w:rsidRPr="00807D6E" w:rsidRDefault="00276DAD" w:rsidP="00462A43">
      <w:pPr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6</w:t>
      </w:r>
      <w:r w:rsidR="00DB45FC" w:rsidRPr="00807D6E">
        <w:rPr>
          <w:rFonts w:eastAsia="Calibri"/>
          <w:szCs w:val="28"/>
        </w:rPr>
        <w:t>.</w:t>
      </w:r>
      <w:r w:rsidR="004D18A0" w:rsidRPr="00807D6E">
        <w:rPr>
          <w:rFonts w:eastAsia="Calibri"/>
          <w:szCs w:val="28"/>
        </w:rPr>
        <w:t>3</w:t>
      </w:r>
      <w:r w:rsidR="00DB45FC" w:rsidRPr="00807D6E">
        <w:rPr>
          <w:rFonts w:eastAsia="Calibri"/>
          <w:szCs w:val="28"/>
        </w:rPr>
        <w:t>. Строку «Всего объём финансирования по строительству и реконструкции котельных» изложить в следующей редакции:</w:t>
      </w:r>
    </w:p>
    <w:p w:rsidR="00F952C2" w:rsidRPr="00807D6E" w:rsidRDefault="00F952C2" w:rsidP="00C13CE6">
      <w:pPr>
        <w:ind w:firstLine="0"/>
        <w:rPr>
          <w:rFonts w:eastAsia="Calibri"/>
          <w:szCs w:val="28"/>
        </w:rPr>
      </w:pPr>
    </w:p>
    <w:tbl>
      <w:tblPr>
        <w:tblW w:w="503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86"/>
        <w:gridCol w:w="3717"/>
        <w:gridCol w:w="2550"/>
        <w:gridCol w:w="1185"/>
        <w:gridCol w:w="1227"/>
        <w:gridCol w:w="1275"/>
        <w:gridCol w:w="1418"/>
        <w:gridCol w:w="849"/>
        <w:gridCol w:w="1885"/>
      </w:tblGrid>
      <w:tr w:rsidR="001A2D4F" w:rsidRPr="00807D6E" w:rsidTr="00AD201D">
        <w:trPr>
          <w:trHeight w:val="263"/>
          <w:tblHeader/>
        </w:trPr>
        <w:tc>
          <w:tcPr>
            <w:tcW w:w="264" w:type="pct"/>
          </w:tcPr>
          <w:p w:rsidR="001A2D4F" w:rsidRPr="00574F39" w:rsidRDefault="001A2D4F" w:rsidP="00C13CE6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1</w:t>
            </w:r>
          </w:p>
        </w:tc>
        <w:tc>
          <w:tcPr>
            <w:tcW w:w="1248" w:type="pct"/>
          </w:tcPr>
          <w:p w:rsidR="001A2D4F" w:rsidRPr="00574F39" w:rsidRDefault="001A2D4F" w:rsidP="00C76EB3">
            <w:pPr>
              <w:ind w:right="-70" w:firstLine="0"/>
              <w:jc w:val="center"/>
              <w:rPr>
                <w:rFonts w:cs="Times New Roman"/>
                <w:sz w:val="22"/>
                <w:lang w:eastAsia="ru-RU"/>
              </w:rPr>
            </w:pPr>
            <w:r w:rsidRPr="00574F39">
              <w:rPr>
                <w:rFonts w:cs="Times New Roman"/>
                <w:sz w:val="22"/>
                <w:lang w:eastAsia="ru-RU"/>
              </w:rPr>
              <w:t>2</w:t>
            </w:r>
          </w:p>
        </w:tc>
        <w:tc>
          <w:tcPr>
            <w:tcW w:w="856" w:type="pct"/>
          </w:tcPr>
          <w:p w:rsidR="001A2D4F" w:rsidRPr="00574F39" w:rsidRDefault="001A2D4F" w:rsidP="002B5409">
            <w:pPr>
              <w:ind w:right="-70" w:firstLine="0"/>
              <w:jc w:val="center"/>
              <w:rPr>
                <w:rFonts w:cs="Times New Roman"/>
                <w:sz w:val="22"/>
                <w:lang w:eastAsia="ru-RU"/>
              </w:rPr>
            </w:pPr>
            <w:r w:rsidRPr="00574F39">
              <w:rPr>
                <w:rFonts w:cs="Times New Roman"/>
                <w:sz w:val="22"/>
                <w:lang w:eastAsia="ru-RU"/>
              </w:rPr>
              <w:t>3</w:t>
            </w:r>
          </w:p>
        </w:tc>
        <w:tc>
          <w:tcPr>
            <w:tcW w:w="398" w:type="pct"/>
          </w:tcPr>
          <w:p w:rsidR="001A2D4F" w:rsidRPr="00574F39" w:rsidRDefault="001A2D4F">
            <w:pPr>
              <w:ind w:right="-70" w:firstLine="0"/>
              <w:jc w:val="center"/>
              <w:rPr>
                <w:rFonts w:cs="Times New Roman"/>
                <w:sz w:val="22"/>
                <w:lang w:eastAsia="ru-RU"/>
              </w:rPr>
            </w:pPr>
            <w:r w:rsidRPr="00574F39">
              <w:rPr>
                <w:rFonts w:cs="Times New Roman"/>
                <w:sz w:val="22"/>
                <w:lang w:eastAsia="ru-RU"/>
              </w:rPr>
              <w:t>4</w:t>
            </w:r>
          </w:p>
        </w:tc>
        <w:tc>
          <w:tcPr>
            <w:tcW w:w="412" w:type="pct"/>
          </w:tcPr>
          <w:p w:rsidR="001A2D4F" w:rsidRPr="00574F39" w:rsidRDefault="001A2D4F">
            <w:pPr>
              <w:ind w:firstLine="0"/>
              <w:jc w:val="center"/>
              <w:rPr>
                <w:rFonts w:cs="Times New Roman"/>
                <w:sz w:val="22"/>
                <w:lang w:eastAsia="ru-RU"/>
              </w:rPr>
            </w:pPr>
            <w:r w:rsidRPr="00574F39">
              <w:rPr>
                <w:rFonts w:cs="Times New Roman"/>
                <w:sz w:val="22"/>
                <w:lang w:eastAsia="ru-RU"/>
              </w:rPr>
              <w:t>5</w:t>
            </w:r>
          </w:p>
        </w:tc>
        <w:tc>
          <w:tcPr>
            <w:tcW w:w="428" w:type="pct"/>
          </w:tcPr>
          <w:p w:rsidR="001A2D4F" w:rsidRPr="00574F39" w:rsidRDefault="001A2D4F">
            <w:pPr>
              <w:ind w:right="-107"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6</w:t>
            </w:r>
          </w:p>
        </w:tc>
        <w:tc>
          <w:tcPr>
            <w:tcW w:w="476" w:type="pct"/>
          </w:tcPr>
          <w:p w:rsidR="001A2D4F" w:rsidRPr="00574F39" w:rsidRDefault="001A2D4F">
            <w:pPr>
              <w:ind w:right="-107"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7</w:t>
            </w:r>
          </w:p>
        </w:tc>
        <w:tc>
          <w:tcPr>
            <w:tcW w:w="285" w:type="pct"/>
          </w:tcPr>
          <w:p w:rsidR="001A2D4F" w:rsidRPr="00574F39" w:rsidRDefault="001A2D4F">
            <w:pPr>
              <w:ind w:right="-107"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8</w:t>
            </w:r>
          </w:p>
        </w:tc>
        <w:tc>
          <w:tcPr>
            <w:tcW w:w="6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A2D4F" w:rsidRPr="00807D6E" w:rsidRDefault="001A2D4F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7D6E"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E54E22" w:rsidRPr="00807D6E" w:rsidTr="007B39BE">
        <w:trPr>
          <w:trHeight w:val="263"/>
        </w:trPr>
        <w:tc>
          <w:tcPr>
            <w:tcW w:w="264" w:type="pct"/>
            <w:vMerge w:val="restart"/>
          </w:tcPr>
          <w:p w:rsidR="00940F4E" w:rsidRPr="00574F39" w:rsidRDefault="00940F4E" w:rsidP="0011234F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02" w:type="pct"/>
            <w:gridSpan w:val="3"/>
            <w:vMerge w:val="restart"/>
          </w:tcPr>
          <w:p w:rsidR="00940F4E" w:rsidRPr="00574F39" w:rsidRDefault="00940F4E" w:rsidP="0011234F">
            <w:pPr>
              <w:ind w:right="-70" w:firstLine="0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  <w:lang w:eastAsia="ru-RU"/>
              </w:rPr>
              <w:t>Всего объём финансирования по строительству и реконструкции котельных</w:t>
            </w:r>
          </w:p>
        </w:tc>
        <w:tc>
          <w:tcPr>
            <w:tcW w:w="412" w:type="pct"/>
          </w:tcPr>
          <w:p w:rsidR="00940F4E" w:rsidRPr="00574F39" w:rsidRDefault="00940F4E" w:rsidP="00C13CE6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  <w:lang w:eastAsia="ru-RU"/>
              </w:rPr>
              <w:t>2017</w:t>
            </w:r>
          </w:p>
        </w:tc>
        <w:tc>
          <w:tcPr>
            <w:tcW w:w="428" w:type="pct"/>
          </w:tcPr>
          <w:p w:rsidR="00940F4E" w:rsidRPr="00574F39" w:rsidRDefault="00940F4E" w:rsidP="00C13CE6">
            <w:pPr>
              <w:ind w:right="-107"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62856,647</w:t>
            </w:r>
          </w:p>
        </w:tc>
        <w:tc>
          <w:tcPr>
            <w:tcW w:w="476" w:type="pct"/>
          </w:tcPr>
          <w:p w:rsidR="00940F4E" w:rsidRPr="00574F39" w:rsidRDefault="00940F4E" w:rsidP="00C76EB3">
            <w:pPr>
              <w:ind w:right="-107"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56486,647</w:t>
            </w:r>
          </w:p>
        </w:tc>
        <w:tc>
          <w:tcPr>
            <w:tcW w:w="285" w:type="pct"/>
          </w:tcPr>
          <w:p w:rsidR="00940F4E" w:rsidRPr="00574F39" w:rsidRDefault="00940F4E" w:rsidP="002B5409">
            <w:pPr>
              <w:ind w:right="-107"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6370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F4E" w:rsidRPr="00807D6E" w:rsidRDefault="00940F4E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E54E22" w:rsidRPr="00807D6E" w:rsidTr="007B39BE">
        <w:trPr>
          <w:trHeight w:val="237"/>
        </w:trPr>
        <w:tc>
          <w:tcPr>
            <w:tcW w:w="264" w:type="pct"/>
            <w:vMerge/>
          </w:tcPr>
          <w:p w:rsidR="00940F4E" w:rsidRPr="00574F39" w:rsidRDefault="00940F4E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02" w:type="pct"/>
            <w:gridSpan w:val="3"/>
            <w:vMerge/>
          </w:tcPr>
          <w:p w:rsidR="00940F4E" w:rsidRPr="00574F39" w:rsidRDefault="00940F4E">
            <w:pPr>
              <w:ind w:right="-70" w:firstLine="0"/>
              <w:rPr>
                <w:rFonts w:cs="Times New Roman"/>
                <w:sz w:val="22"/>
              </w:rPr>
            </w:pPr>
          </w:p>
        </w:tc>
        <w:tc>
          <w:tcPr>
            <w:tcW w:w="412" w:type="pct"/>
          </w:tcPr>
          <w:p w:rsidR="00940F4E" w:rsidRPr="00574F39" w:rsidRDefault="00940F4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  <w:lang w:eastAsia="ru-RU"/>
              </w:rPr>
              <w:t>2018</w:t>
            </w:r>
          </w:p>
        </w:tc>
        <w:tc>
          <w:tcPr>
            <w:tcW w:w="428" w:type="pct"/>
          </w:tcPr>
          <w:p w:rsidR="00940F4E" w:rsidRPr="00574F39" w:rsidRDefault="00940F4E">
            <w:pPr>
              <w:ind w:right="-107"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127158,151</w:t>
            </w:r>
          </w:p>
        </w:tc>
        <w:tc>
          <w:tcPr>
            <w:tcW w:w="476" w:type="pct"/>
          </w:tcPr>
          <w:p w:rsidR="00940F4E" w:rsidRPr="00574F39" w:rsidRDefault="00940F4E">
            <w:pPr>
              <w:ind w:right="-107"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122107,151</w:t>
            </w:r>
          </w:p>
        </w:tc>
        <w:tc>
          <w:tcPr>
            <w:tcW w:w="285" w:type="pct"/>
          </w:tcPr>
          <w:p w:rsidR="00940F4E" w:rsidRPr="00574F39" w:rsidRDefault="00940F4E">
            <w:pPr>
              <w:ind w:right="-107"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5051</w:t>
            </w:r>
          </w:p>
        </w:tc>
        <w:tc>
          <w:tcPr>
            <w:tcW w:w="633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940F4E" w:rsidRPr="00807D6E" w:rsidRDefault="00940F4E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FB0890" w:rsidRPr="00807D6E" w:rsidTr="007B39BE">
        <w:trPr>
          <w:trHeight w:val="60"/>
        </w:trPr>
        <w:tc>
          <w:tcPr>
            <w:tcW w:w="264" w:type="pct"/>
            <w:vMerge/>
          </w:tcPr>
          <w:p w:rsidR="00FB0890" w:rsidRPr="00574F39" w:rsidRDefault="00FB0890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02" w:type="pct"/>
            <w:gridSpan w:val="3"/>
            <w:vMerge/>
          </w:tcPr>
          <w:p w:rsidR="00FB0890" w:rsidRPr="00574F39" w:rsidRDefault="00FB0890">
            <w:pPr>
              <w:ind w:right="-70" w:firstLine="0"/>
              <w:rPr>
                <w:rFonts w:cs="Times New Roman"/>
                <w:sz w:val="22"/>
              </w:rPr>
            </w:pPr>
          </w:p>
        </w:tc>
        <w:tc>
          <w:tcPr>
            <w:tcW w:w="412" w:type="pct"/>
          </w:tcPr>
          <w:p w:rsidR="00FB0890" w:rsidRPr="00574F39" w:rsidRDefault="00FB089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  <w:lang w:eastAsia="ru-RU"/>
              </w:rPr>
              <w:t>2019</w:t>
            </w:r>
          </w:p>
        </w:tc>
        <w:tc>
          <w:tcPr>
            <w:tcW w:w="428" w:type="pct"/>
            <w:vAlign w:val="bottom"/>
          </w:tcPr>
          <w:p w:rsidR="00FB0890" w:rsidRPr="00574F39" w:rsidRDefault="00FB0890">
            <w:pPr>
              <w:ind w:right="-107"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53980,213</w:t>
            </w:r>
          </w:p>
        </w:tc>
        <w:tc>
          <w:tcPr>
            <w:tcW w:w="476" w:type="pct"/>
            <w:vAlign w:val="bottom"/>
          </w:tcPr>
          <w:p w:rsidR="00FB0890" w:rsidRPr="00574F39" w:rsidRDefault="00FB0890">
            <w:pPr>
              <w:ind w:right="-107"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53187,213</w:t>
            </w:r>
          </w:p>
        </w:tc>
        <w:tc>
          <w:tcPr>
            <w:tcW w:w="285" w:type="pct"/>
            <w:vAlign w:val="bottom"/>
          </w:tcPr>
          <w:p w:rsidR="00FB0890" w:rsidRPr="00574F39" w:rsidRDefault="00FB0890">
            <w:pPr>
              <w:ind w:right="-107"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793</w:t>
            </w:r>
          </w:p>
        </w:tc>
        <w:tc>
          <w:tcPr>
            <w:tcW w:w="633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B0890" w:rsidRPr="00807D6E" w:rsidRDefault="00FB0890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7A5C33" w:rsidRPr="00807D6E" w:rsidTr="002D60BB">
        <w:trPr>
          <w:trHeight w:val="288"/>
        </w:trPr>
        <w:tc>
          <w:tcPr>
            <w:tcW w:w="264" w:type="pct"/>
            <w:vMerge/>
          </w:tcPr>
          <w:p w:rsidR="007A5C33" w:rsidRPr="00574F39" w:rsidRDefault="007A5C33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02" w:type="pct"/>
            <w:gridSpan w:val="3"/>
            <w:vMerge/>
          </w:tcPr>
          <w:p w:rsidR="007A5C33" w:rsidRPr="00574F39" w:rsidRDefault="007A5C33">
            <w:pPr>
              <w:ind w:right="-70" w:firstLine="0"/>
              <w:rPr>
                <w:rFonts w:cs="Times New Roman"/>
                <w:sz w:val="22"/>
              </w:rPr>
            </w:pPr>
          </w:p>
        </w:tc>
        <w:tc>
          <w:tcPr>
            <w:tcW w:w="412" w:type="pct"/>
          </w:tcPr>
          <w:p w:rsidR="007A5C33" w:rsidRPr="00574F39" w:rsidRDefault="007A5C33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2020</w:t>
            </w:r>
          </w:p>
        </w:tc>
        <w:tc>
          <w:tcPr>
            <w:tcW w:w="428" w:type="pct"/>
          </w:tcPr>
          <w:p w:rsidR="007A5C33" w:rsidRPr="00574F39" w:rsidRDefault="00E51062" w:rsidP="007A5C33">
            <w:pPr>
              <w:ind w:right="-107"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70762,053</w:t>
            </w:r>
          </w:p>
        </w:tc>
        <w:tc>
          <w:tcPr>
            <w:tcW w:w="476" w:type="pct"/>
          </w:tcPr>
          <w:p w:rsidR="007A5C33" w:rsidRPr="00574F39" w:rsidRDefault="00E51062" w:rsidP="007A5C33">
            <w:pPr>
              <w:ind w:right="-107"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67330,053</w:t>
            </w:r>
          </w:p>
        </w:tc>
        <w:tc>
          <w:tcPr>
            <w:tcW w:w="285" w:type="pct"/>
          </w:tcPr>
          <w:p w:rsidR="007A5C33" w:rsidRPr="00574F39" w:rsidRDefault="00E51062" w:rsidP="007A5C33">
            <w:pPr>
              <w:ind w:right="-107"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3432</w:t>
            </w:r>
          </w:p>
        </w:tc>
        <w:tc>
          <w:tcPr>
            <w:tcW w:w="633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A5C33" w:rsidRPr="00807D6E" w:rsidRDefault="007A5C33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DB74E8" w:rsidRPr="00807D6E" w:rsidTr="007B39BE">
        <w:trPr>
          <w:trHeight w:val="213"/>
        </w:trPr>
        <w:tc>
          <w:tcPr>
            <w:tcW w:w="264" w:type="pct"/>
            <w:vMerge/>
          </w:tcPr>
          <w:p w:rsidR="00DB74E8" w:rsidRPr="00574F39" w:rsidRDefault="00DB74E8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02" w:type="pct"/>
            <w:gridSpan w:val="3"/>
            <w:vMerge/>
          </w:tcPr>
          <w:p w:rsidR="00DB74E8" w:rsidRPr="00574F39" w:rsidRDefault="00DB74E8">
            <w:pPr>
              <w:ind w:right="-70" w:firstLine="0"/>
              <w:rPr>
                <w:rFonts w:cs="Times New Roman"/>
                <w:sz w:val="22"/>
              </w:rPr>
            </w:pPr>
          </w:p>
        </w:tc>
        <w:tc>
          <w:tcPr>
            <w:tcW w:w="412" w:type="pct"/>
          </w:tcPr>
          <w:p w:rsidR="00DB74E8" w:rsidRPr="00574F39" w:rsidRDefault="00DB74E8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574F39">
              <w:rPr>
                <w:rFonts w:cs="Times New Roman"/>
                <w:sz w:val="22"/>
              </w:rPr>
              <w:t>2021</w:t>
            </w:r>
          </w:p>
        </w:tc>
        <w:tc>
          <w:tcPr>
            <w:tcW w:w="428" w:type="pct"/>
          </w:tcPr>
          <w:p w:rsidR="00DB74E8" w:rsidRPr="00574F39" w:rsidRDefault="00DB74E8" w:rsidP="003B2E06">
            <w:pPr>
              <w:ind w:right="-107"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55188</w:t>
            </w:r>
          </w:p>
        </w:tc>
        <w:tc>
          <w:tcPr>
            <w:tcW w:w="476" w:type="pct"/>
          </w:tcPr>
          <w:p w:rsidR="00DB74E8" w:rsidRPr="00574F39" w:rsidRDefault="00DB74E8" w:rsidP="003B2E06">
            <w:pPr>
              <w:ind w:right="-107"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52428</w:t>
            </w:r>
          </w:p>
        </w:tc>
        <w:tc>
          <w:tcPr>
            <w:tcW w:w="285" w:type="pct"/>
          </w:tcPr>
          <w:p w:rsidR="00DB74E8" w:rsidRPr="00574F39" w:rsidRDefault="00DB74E8" w:rsidP="003B2E06">
            <w:pPr>
              <w:ind w:right="-107"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2760</w:t>
            </w:r>
          </w:p>
        </w:tc>
        <w:tc>
          <w:tcPr>
            <w:tcW w:w="633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DB74E8" w:rsidRPr="00807D6E" w:rsidRDefault="00DB74E8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237721" w:rsidRPr="00807D6E" w:rsidTr="007B39BE">
        <w:trPr>
          <w:trHeight w:val="289"/>
        </w:trPr>
        <w:tc>
          <w:tcPr>
            <w:tcW w:w="264" w:type="pct"/>
            <w:vMerge/>
          </w:tcPr>
          <w:p w:rsidR="00237721" w:rsidRPr="00574F39" w:rsidRDefault="00237721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02" w:type="pct"/>
            <w:gridSpan w:val="3"/>
            <w:vMerge/>
          </w:tcPr>
          <w:p w:rsidR="00237721" w:rsidRPr="00574F39" w:rsidRDefault="00237721">
            <w:pPr>
              <w:ind w:right="-70" w:firstLine="0"/>
              <w:rPr>
                <w:rFonts w:cs="Times New Roman"/>
                <w:sz w:val="22"/>
              </w:rPr>
            </w:pPr>
          </w:p>
        </w:tc>
        <w:tc>
          <w:tcPr>
            <w:tcW w:w="412" w:type="pct"/>
          </w:tcPr>
          <w:p w:rsidR="00237721" w:rsidRPr="00574F39" w:rsidRDefault="00237721">
            <w:pPr>
              <w:ind w:firstLine="0"/>
              <w:jc w:val="center"/>
              <w:rPr>
                <w:rFonts w:cs="Times New Roman"/>
                <w:bCs/>
                <w:sz w:val="22"/>
              </w:rPr>
            </w:pPr>
            <w:r w:rsidRPr="00574F39">
              <w:rPr>
                <w:rFonts w:cs="Times New Roman"/>
                <w:sz w:val="22"/>
              </w:rPr>
              <w:t>всего</w:t>
            </w:r>
          </w:p>
        </w:tc>
        <w:tc>
          <w:tcPr>
            <w:tcW w:w="428" w:type="pct"/>
            <w:vAlign w:val="bottom"/>
          </w:tcPr>
          <w:p w:rsidR="00237721" w:rsidRPr="00574F39" w:rsidRDefault="000606DB" w:rsidP="00237721">
            <w:pPr>
              <w:ind w:right="-107"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369945,064</w:t>
            </w:r>
          </w:p>
        </w:tc>
        <w:tc>
          <w:tcPr>
            <w:tcW w:w="476" w:type="pct"/>
            <w:vAlign w:val="bottom"/>
          </w:tcPr>
          <w:p w:rsidR="00237721" w:rsidRPr="00574F39" w:rsidRDefault="000606DB" w:rsidP="00237721">
            <w:pPr>
              <w:ind w:right="-107"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351539,064</w:t>
            </w:r>
          </w:p>
        </w:tc>
        <w:tc>
          <w:tcPr>
            <w:tcW w:w="285" w:type="pct"/>
            <w:vAlign w:val="bottom"/>
          </w:tcPr>
          <w:p w:rsidR="00237721" w:rsidRPr="00574F39" w:rsidRDefault="00CF2347" w:rsidP="00237721">
            <w:pPr>
              <w:ind w:right="-107" w:firstLine="0"/>
              <w:jc w:val="center"/>
              <w:rPr>
                <w:sz w:val="22"/>
              </w:rPr>
            </w:pPr>
            <w:r w:rsidRPr="00574F39">
              <w:rPr>
                <w:sz w:val="22"/>
              </w:rPr>
              <w:t>18406</w:t>
            </w:r>
          </w:p>
        </w:tc>
        <w:tc>
          <w:tcPr>
            <w:tcW w:w="633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721" w:rsidRPr="00807D6E" w:rsidRDefault="00237721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877074" w:rsidRDefault="00877074" w:rsidP="00741BF1">
      <w:pPr>
        <w:tabs>
          <w:tab w:val="left" w:pos="10030"/>
        </w:tabs>
        <w:ind w:firstLine="0"/>
        <w:jc w:val="both"/>
        <w:rPr>
          <w:szCs w:val="28"/>
          <w:lang w:eastAsia="ru-RU"/>
        </w:rPr>
      </w:pPr>
    </w:p>
    <w:p w:rsidR="007A6149" w:rsidRPr="00807D6E" w:rsidRDefault="00276DAD" w:rsidP="00AD201D">
      <w:pPr>
        <w:tabs>
          <w:tab w:val="left" w:pos="10030"/>
        </w:tabs>
        <w:jc w:val="both"/>
        <w:rPr>
          <w:szCs w:val="28"/>
          <w:lang w:eastAsia="ru-RU"/>
        </w:rPr>
      </w:pPr>
      <w:r>
        <w:rPr>
          <w:szCs w:val="28"/>
          <w:lang w:eastAsia="ru-RU"/>
        </w:rPr>
        <w:t>6</w:t>
      </w:r>
      <w:r w:rsidR="00877074">
        <w:rPr>
          <w:szCs w:val="28"/>
          <w:lang w:eastAsia="ru-RU"/>
        </w:rPr>
        <w:t>.4. Сноски изложить в следующей редакции:</w:t>
      </w:r>
    </w:p>
    <w:p w:rsidR="00741BF1" w:rsidRPr="00807D6E" w:rsidRDefault="00877074" w:rsidP="00741BF1">
      <w:pPr>
        <w:autoSpaceDE w:val="0"/>
        <w:autoSpaceDN w:val="0"/>
        <w:adjustRightInd w:val="0"/>
        <w:outlineLvl w:val="1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«</w:t>
      </w:r>
      <w:r w:rsidR="00741BF1" w:rsidRPr="00807D6E">
        <w:rPr>
          <w:rFonts w:cs="Times New Roman"/>
          <w:szCs w:val="28"/>
          <w:lang w:eastAsia="ru-RU"/>
        </w:rPr>
        <w:t>* Погашение задолженности за выполненные работы 2016 года.</w:t>
      </w:r>
    </w:p>
    <w:p w:rsidR="00741BF1" w:rsidRPr="00807D6E" w:rsidRDefault="00741BF1" w:rsidP="00741BF1">
      <w:pPr>
        <w:ind w:firstLine="708"/>
        <w:jc w:val="both"/>
        <w:rPr>
          <w:szCs w:val="28"/>
        </w:rPr>
      </w:pPr>
      <w:r w:rsidRPr="00807D6E">
        <w:rPr>
          <w:szCs w:val="28"/>
        </w:rPr>
        <w:t>** Погашение задолженности за выполненные работы 2017 года.</w:t>
      </w:r>
    </w:p>
    <w:p w:rsidR="00741BF1" w:rsidRPr="00807D6E" w:rsidRDefault="00741BF1" w:rsidP="00741BF1">
      <w:pPr>
        <w:ind w:firstLine="708"/>
        <w:jc w:val="both"/>
        <w:rPr>
          <w:szCs w:val="28"/>
        </w:rPr>
      </w:pPr>
      <w:r w:rsidRPr="00807D6E">
        <w:rPr>
          <w:szCs w:val="28"/>
        </w:rPr>
        <w:lastRenderedPageBreak/>
        <w:t>*** Погашение задолженности за выполненные работы 2018 года.</w:t>
      </w:r>
    </w:p>
    <w:p w:rsidR="00741BF1" w:rsidRPr="00807D6E" w:rsidRDefault="00741BF1" w:rsidP="00741BF1">
      <w:pPr>
        <w:ind w:firstLine="708"/>
        <w:jc w:val="both"/>
        <w:rPr>
          <w:szCs w:val="28"/>
        </w:rPr>
      </w:pPr>
      <w:r w:rsidRPr="00807D6E">
        <w:rPr>
          <w:szCs w:val="28"/>
        </w:rPr>
        <w:t>**** Погашение задолженности за выполненные работы 2019 года.».</w:t>
      </w:r>
    </w:p>
    <w:p w:rsidR="007A6149" w:rsidRPr="00807D6E" w:rsidRDefault="007A6149" w:rsidP="0011234F">
      <w:pPr>
        <w:ind w:firstLine="0"/>
        <w:jc w:val="both"/>
        <w:rPr>
          <w:szCs w:val="28"/>
          <w:lang w:eastAsia="ru-RU"/>
        </w:rPr>
      </w:pPr>
    </w:p>
    <w:p w:rsidR="006B31D0" w:rsidRDefault="00276DAD" w:rsidP="009F3995">
      <w:pPr>
        <w:ind w:firstLine="708"/>
        <w:jc w:val="both"/>
        <w:rPr>
          <w:szCs w:val="28"/>
        </w:rPr>
      </w:pPr>
      <w:r>
        <w:rPr>
          <w:szCs w:val="28"/>
          <w:lang w:eastAsia="ru-RU"/>
        </w:rPr>
        <w:t>7</w:t>
      </w:r>
      <w:r w:rsidR="006B31D0" w:rsidRPr="00807D6E">
        <w:rPr>
          <w:szCs w:val="28"/>
          <w:lang w:eastAsia="ru-RU"/>
        </w:rPr>
        <w:t xml:space="preserve">. Таблицы «Плановые мероприятия на 2020 год» и «Плановые мероприятия на 2021 год» раздела </w:t>
      </w:r>
      <w:r w:rsidR="006B31D0" w:rsidRPr="00807D6E">
        <w:rPr>
          <w:szCs w:val="28"/>
        </w:rPr>
        <w:t>V</w:t>
      </w:r>
      <w:r w:rsidR="006B31D0" w:rsidRPr="00807D6E">
        <w:rPr>
          <w:szCs w:val="28"/>
          <w:lang w:val="en-US"/>
        </w:rPr>
        <w:t>II</w:t>
      </w:r>
      <w:r w:rsidR="006B31D0" w:rsidRPr="00807D6E">
        <w:rPr>
          <w:szCs w:val="28"/>
        </w:rPr>
        <w:t xml:space="preserve"> изложить в следующей редакции:</w:t>
      </w:r>
    </w:p>
    <w:p w:rsidR="008D15D1" w:rsidRPr="00807D6E" w:rsidRDefault="008D15D1" w:rsidP="009F3995">
      <w:pPr>
        <w:ind w:firstLine="708"/>
        <w:jc w:val="both"/>
        <w:rPr>
          <w:szCs w:val="28"/>
        </w:rPr>
      </w:pPr>
    </w:p>
    <w:p w:rsidR="003E13BA" w:rsidRDefault="009E3966" w:rsidP="00E56668">
      <w:pPr>
        <w:tabs>
          <w:tab w:val="left" w:pos="4530"/>
        </w:tabs>
        <w:ind w:firstLine="0"/>
        <w:jc w:val="center"/>
        <w:rPr>
          <w:szCs w:val="28"/>
          <w:lang w:eastAsia="ru-RU"/>
        </w:rPr>
      </w:pPr>
      <w:r w:rsidRPr="00807D6E">
        <w:rPr>
          <w:szCs w:val="28"/>
          <w:lang w:eastAsia="ru-RU"/>
        </w:rPr>
        <w:t>«Плановые мероприятия на 2020 год</w:t>
      </w:r>
    </w:p>
    <w:p w:rsidR="00485B24" w:rsidRPr="00807D6E" w:rsidRDefault="00485B24" w:rsidP="00E56668">
      <w:pPr>
        <w:tabs>
          <w:tab w:val="left" w:pos="4530"/>
        </w:tabs>
        <w:ind w:firstLine="0"/>
        <w:jc w:val="center"/>
        <w:rPr>
          <w:szCs w:val="28"/>
        </w:rPr>
      </w:pPr>
    </w:p>
    <w:tbl>
      <w:tblPr>
        <w:tblW w:w="15036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2385"/>
        <w:gridCol w:w="1694"/>
        <w:gridCol w:w="1138"/>
        <w:gridCol w:w="1417"/>
        <w:gridCol w:w="1134"/>
        <w:gridCol w:w="993"/>
        <w:gridCol w:w="1134"/>
        <w:gridCol w:w="970"/>
        <w:gridCol w:w="1184"/>
        <w:gridCol w:w="992"/>
        <w:gridCol w:w="1116"/>
      </w:tblGrid>
      <w:tr w:rsidR="006B31D0" w:rsidRPr="00807D6E" w:rsidTr="003D6A91">
        <w:trPr>
          <w:trHeight w:val="264"/>
        </w:trPr>
        <w:tc>
          <w:tcPr>
            <w:tcW w:w="879" w:type="dxa"/>
            <w:vMerge w:val="restart"/>
            <w:shd w:val="clear" w:color="auto" w:fill="auto"/>
          </w:tcPr>
          <w:p w:rsidR="006B31D0" w:rsidRPr="00807D6E" w:rsidRDefault="006B31D0" w:rsidP="00045D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 xml:space="preserve">№ </w:t>
            </w:r>
          </w:p>
          <w:p w:rsidR="006B31D0" w:rsidRPr="00807D6E" w:rsidRDefault="006B31D0" w:rsidP="00F4128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п/п</w:t>
            </w:r>
          </w:p>
        </w:tc>
        <w:tc>
          <w:tcPr>
            <w:tcW w:w="2385" w:type="dxa"/>
            <w:vMerge w:val="restart"/>
            <w:shd w:val="clear" w:color="auto" w:fill="auto"/>
          </w:tcPr>
          <w:p w:rsidR="006B31D0" w:rsidRPr="00807D6E" w:rsidRDefault="006B31D0" w:rsidP="004302A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Наименование и адрес объекта/ период специальной надбавки</w:t>
            </w:r>
          </w:p>
        </w:tc>
        <w:tc>
          <w:tcPr>
            <w:tcW w:w="1694" w:type="dxa"/>
            <w:vMerge w:val="restart"/>
            <w:shd w:val="clear" w:color="auto" w:fill="auto"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Основные технические характеристики</w:t>
            </w:r>
          </w:p>
        </w:tc>
        <w:tc>
          <w:tcPr>
            <w:tcW w:w="5816" w:type="dxa"/>
            <w:gridSpan w:val="5"/>
            <w:shd w:val="clear" w:color="auto" w:fill="auto"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Стоимость (тыс. рублей без НДС)</w:t>
            </w:r>
          </w:p>
        </w:tc>
        <w:tc>
          <w:tcPr>
            <w:tcW w:w="4262" w:type="dxa"/>
            <w:gridSpan w:val="4"/>
            <w:shd w:val="clear" w:color="auto" w:fill="auto"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Календарные сроки исполнения (квартал)</w:t>
            </w:r>
          </w:p>
        </w:tc>
      </w:tr>
      <w:tr w:rsidR="006B31D0" w:rsidRPr="00807D6E" w:rsidTr="00895261">
        <w:tc>
          <w:tcPr>
            <w:tcW w:w="879" w:type="dxa"/>
            <w:vMerge/>
            <w:shd w:val="clear" w:color="auto" w:fill="auto"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85" w:type="dxa"/>
            <w:vMerge/>
            <w:shd w:val="clear" w:color="auto" w:fill="auto"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4" w:type="dxa"/>
            <w:vMerge/>
            <w:shd w:val="clear" w:color="auto" w:fill="auto"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shd w:val="clear" w:color="auto" w:fill="auto"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ПИР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материалы и оборудование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СМР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прочие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итого</w:t>
            </w:r>
          </w:p>
        </w:tc>
        <w:tc>
          <w:tcPr>
            <w:tcW w:w="2154" w:type="dxa"/>
            <w:gridSpan w:val="2"/>
            <w:shd w:val="clear" w:color="auto" w:fill="auto"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ПИР</w:t>
            </w:r>
          </w:p>
        </w:tc>
        <w:tc>
          <w:tcPr>
            <w:tcW w:w="2108" w:type="dxa"/>
            <w:gridSpan w:val="2"/>
            <w:shd w:val="clear" w:color="auto" w:fill="auto"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строительство</w:t>
            </w:r>
          </w:p>
        </w:tc>
      </w:tr>
      <w:tr w:rsidR="006B31D0" w:rsidRPr="00807D6E" w:rsidTr="00895261">
        <w:tc>
          <w:tcPr>
            <w:tcW w:w="8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начало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pacing w:val="-10"/>
                <w:sz w:val="20"/>
                <w:szCs w:val="20"/>
              </w:rPr>
            </w:pPr>
            <w:r w:rsidRPr="00807D6E">
              <w:rPr>
                <w:rFonts w:cs="Times New Roman"/>
                <w:spacing w:val="-10"/>
                <w:sz w:val="20"/>
                <w:szCs w:val="20"/>
              </w:rPr>
              <w:t>завершение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B31D0" w:rsidRPr="00807D6E" w:rsidRDefault="006B31D0" w:rsidP="00045D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начало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6B31D0" w:rsidRPr="00807D6E" w:rsidRDefault="006B31D0" w:rsidP="00F41280">
            <w:pPr>
              <w:ind w:firstLine="0"/>
              <w:jc w:val="center"/>
              <w:rPr>
                <w:rFonts w:cs="Times New Roman"/>
                <w:spacing w:val="-10"/>
                <w:sz w:val="20"/>
                <w:szCs w:val="20"/>
              </w:rPr>
            </w:pPr>
            <w:r w:rsidRPr="00807D6E">
              <w:rPr>
                <w:rFonts w:cs="Times New Roman"/>
                <w:spacing w:val="-10"/>
                <w:sz w:val="20"/>
                <w:szCs w:val="20"/>
              </w:rPr>
              <w:t>завершение</w:t>
            </w:r>
          </w:p>
        </w:tc>
      </w:tr>
    </w:tbl>
    <w:p w:rsidR="007A6149" w:rsidRPr="00807D6E" w:rsidRDefault="007A6149" w:rsidP="00045D45">
      <w:pPr>
        <w:ind w:firstLine="0"/>
        <w:jc w:val="both"/>
        <w:rPr>
          <w:sz w:val="2"/>
          <w:szCs w:val="2"/>
          <w:lang w:eastAsia="ru-RU"/>
        </w:rPr>
      </w:pPr>
    </w:p>
    <w:tbl>
      <w:tblPr>
        <w:tblW w:w="1503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66"/>
        <w:gridCol w:w="2397"/>
        <w:gridCol w:w="13"/>
        <w:gridCol w:w="1701"/>
        <w:gridCol w:w="1119"/>
        <w:gridCol w:w="1417"/>
        <w:gridCol w:w="1134"/>
        <w:gridCol w:w="993"/>
        <w:gridCol w:w="1134"/>
        <w:gridCol w:w="986"/>
        <w:gridCol w:w="14"/>
        <w:gridCol w:w="1148"/>
        <w:gridCol w:w="994"/>
        <w:gridCol w:w="1120"/>
      </w:tblGrid>
      <w:tr w:rsidR="006B31D0" w:rsidRPr="00807D6E" w:rsidTr="003D6A91">
        <w:trPr>
          <w:trHeight w:val="107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D0" w:rsidRPr="00807D6E" w:rsidRDefault="006B31D0" w:rsidP="00F41280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D0" w:rsidRPr="00807D6E" w:rsidRDefault="006B31D0" w:rsidP="004302A1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D0" w:rsidRPr="00807D6E" w:rsidRDefault="006B31D0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6B31D0" w:rsidRPr="00807D6E" w:rsidTr="003D6A91">
        <w:trPr>
          <w:trHeight w:val="211"/>
        </w:trPr>
        <w:tc>
          <w:tcPr>
            <w:tcW w:w="150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D0" w:rsidRPr="00807D6E" w:rsidRDefault="006B31D0" w:rsidP="00045D45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 xml:space="preserve">1. Реконструкция и модернизация газораспределительных систем, сооружений и отдельных объектов газоснабжения для поддержания надежного и безопасного газоснабжения </w:t>
            </w:r>
            <w:r w:rsidR="00BD6E65" w:rsidRPr="00807D6E">
              <w:rPr>
                <w:rFonts w:cs="Times New Roman"/>
                <w:sz w:val="18"/>
                <w:szCs w:val="18"/>
                <w:lang w:eastAsia="ru-RU"/>
              </w:rPr>
              <w:t>существующих</w:t>
            </w:r>
            <w:r w:rsidR="00BD6E65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потребителей</w:t>
            </w:r>
          </w:p>
        </w:tc>
      </w:tr>
      <w:tr w:rsidR="006B31D0" w:rsidRPr="00807D6E" w:rsidTr="003D6A91">
        <w:trPr>
          <w:trHeight w:val="211"/>
        </w:trPr>
        <w:tc>
          <w:tcPr>
            <w:tcW w:w="150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045D45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Реконструкция газораспределительных систем и сооружений</w:t>
            </w:r>
          </w:p>
        </w:tc>
      </w:tr>
      <w:tr w:rsidR="006B31D0" w:rsidRPr="00807D6E" w:rsidTr="003D6A91">
        <w:trPr>
          <w:trHeight w:val="60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D0" w:rsidRPr="00807D6E" w:rsidRDefault="006B31D0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ГРП № 25, г. Рыбинск, ул. Костычева, ИН 40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D0" w:rsidRPr="00807D6E" w:rsidRDefault="006B31D0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техническое перевооружение ГРП. Замена ГРП на ГРПБ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943,88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943,88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 кв. 2019</w:t>
            </w:r>
            <w:r w:rsidR="006E49EE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II кв.</w:t>
            </w:r>
          </w:p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2019</w:t>
            </w:r>
            <w:r w:rsidR="006E49EE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III кв. 2019</w:t>
            </w:r>
            <w:r w:rsidR="006E49EE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III кв. 2020</w:t>
            </w:r>
            <w:r w:rsidR="006E49EE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</w:tr>
      <w:tr w:rsidR="006B31D0" w:rsidRPr="00807D6E" w:rsidTr="00AD201D">
        <w:trPr>
          <w:trHeight w:val="826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ГРП № 21</w:t>
            </w:r>
            <w:r w:rsidR="00BD6E65">
              <w:rPr>
                <w:rFonts w:cs="Times New Roman"/>
                <w:sz w:val="18"/>
                <w:szCs w:val="18"/>
                <w:lang w:eastAsia="ru-RU"/>
              </w:rPr>
              <w:t>,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 xml:space="preserve"> г. Рыбинск, ул. Расторгуева, ИН 31 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техническое перевооружение ГРП. Замена ГРП на ГРПБ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1 751,54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989,30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2740,84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 кв. 2019</w:t>
            </w:r>
            <w:r w:rsidR="006E49EE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II кв.</w:t>
            </w:r>
          </w:p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2019</w:t>
            </w:r>
            <w:r w:rsidR="006E49EE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 xml:space="preserve">г.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II кв.</w:t>
            </w:r>
          </w:p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2020</w:t>
            </w:r>
            <w:r w:rsidR="006E49EE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III кв. 2020</w:t>
            </w:r>
            <w:r w:rsidR="006E49EE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 xml:space="preserve">г. </w:t>
            </w:r>
          </w:p>
        </w:tc>
      </w:tr>
      <w:tr w:rsidR="006B31D0" w:rsidRPr="00807D6E" w:rsidTr="00814085">
        <w:trPr>
          <w:trHeight w:val="74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3D6A91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ГРП № 24, г. Рыбинск, ул. Ясельная, ИН 247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техническое перевооружение ГРП. Замена ГРП на ГРПБ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199,03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199,03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 кв. 2020</w:t>
            </w:r>
            <w:r w:rsidR="006E49EE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IV кв. 2020</w:t>
            </w:r>
            <w:r w:rsidR="006E49EE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 xml:space="preserve">г.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 xml:space="preserve">II кв. </w:t>
            </w:r>
          </w:p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2021</w:t>
            </w:r>
            <w:r w:rsidR="006E49EE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D0" w:rsidRPr="00807D6E" w:rsidRDefault="006B31D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III кв. 2022</w:t>
            </w:r>
            <w:r w:rsidR="006E49EE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</w:tr>
      <w:tr w:rsidR="00FB2866" w:rsidRPr="00807D6E" w:rsidTr="00814085">
        <w:trPr>
          <w:trHeight w:val="2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B66539">
            <w:pPr>
              <w:spacing w:line="276" w:lineRule="auto"/>
              <w:ind w:firstLine="34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 xml:space="preserve">Газопровод высокого давления, Рыбинский район, от ГРС Дюдьково до котельной свинокомплекса 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br/>
              <w:t>пос. Дюдьково, до ГРП пос. Дюдьково, до ГРП пос. Октябрьский,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br/>
              <w:t>ИН 34100262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 xml:space="preserve">реконструкция газопровода высокого давления в части перекладки надземного стального газопровода </w:t>
            </w:r>
            <w:r>
              <w:rPr>
                <w:rFonts w:cs="Times New Roman"/>
                <w:sz w:val="18"/>
                <w:szCs w:val="18"/>
                <w:lang w:eastAsia="ru-RU"/>
              </w:rPr>
              <w:br/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Р = 0,6 МПа, Ø</w:t>
            </w:r>
            <w:r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102</w:t>
            </w:r>
            <w:r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мм</w:t>
            </w:r>
            <w:r>
              <w:rPr>
                <w:rFonts w:cs="Times New Roman"/>
                <w:sz w:val="18"/>
                <w:szCs w:val="18"/>
                <w:lang w:eastAsia="ru-RU"/>
              </w:rPr>
              <w:t>,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cs="Times New Roman"/>
                <w:sz w:val="18"/>
                <w:szCs w:val="18"/>
                <w:lang w:eastAsia="ru-RU"/>
              </w:rPr>
              <w:br/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 xml:space="preserve">L = 2,32 км; </w:t>
            </w:r>
            <w:r>
              <w:rPr>
                <w:rFonts w:cs="Times New Roman"/>
                <w:sz w:val="18"/>
                <w:szCs w:val="18"/>
                <w:lang w:eastAsia="ru-RU"/>
              </w:rPr>
              <w:br/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Ø</w:t>
            </w:r>
            <w:r>
              <w:rPr>
                <w:rFonts w:cs="Times New Roman"/>
                <w:sz w:val="18"/>
                <w:szCs w:val="18"/>
                <w:lang w:eastAsia="ru-RU"/>
              </w:rPr>
              <w:t xml:space="preserve"> 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219 мм</w:t>
            </w:r>
            <w:r>
              <w:rPr>
                <w:rFonts w:cs="Times New Roman"/>
                <w:sz w:val="18"/>
                <w:szCs w:val="18"/>
                <w:lang w:eastAsia="ru-RU"/>
              </w:rPr>
              <w:t>,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cs="Times New Roman"/>
                <w:sz w:val="18"/>
                <w:szCs w:val="18"/>
                <w:lang w:eastAsia="ru-RU"/>
              </w:rPr>
              <w:br/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 xml:space="preserve">L = 0,73 км на 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lastRenderedPageBreak/>
              <w:t xml:space="preserve">подземный полиэтиленовый газопровод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1739,44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3207,84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4947,28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 кв. 2019</w:t>
            </w:r>
            <w:r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IV кв.</w:t>
            </w:r>
            <w:r>
              <w:rPr>
                <w:rFonts w:cs="Times New Roman"/>
                <w:sz w:val="18"/>
                <w:szCs w:val="18"/>
                <w:lang w:eastAsia="ru-RU"/>
              </w:rPr>
              <w:t xml:space="preserve"> 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2019</w:t>
            </w:r>
            <w:r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 xml:space="preserve">г.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II кв. 2020</w:t>
            </w:r>
            <w:r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IV кв. 2021</w:t>
            </w:r>
            <w:r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</w:tr>
      <w:tr w:rsidR="00FB2866" w:rsidRPr="00807D6E" w:rsidTr="00814085">
        <w:trPr>
          <w:trHeight w:val="20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66" w:rsidRPr="00807D6E" w:rsidRDefault="00FB2866" w:rsidP="003D6A91">
            <w:pPr>
              <w:ind w:firstLineChars="100" w:firstLine="20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66" w:rsidRPr="00807D6E" w:rsidRDefault="00FB2866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866" w:rsidRPr="00807D6E" w:rsidRDefault="00FB2866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866" w:rsidRPr="00807D6E" w:rsidRDefault="00FB2866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66" w:rsidRPr="00807D6E" w:rsidRDefault="00FB2866" w:rsidP="00045D45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66" w:rsidRPr="00807D6E" w:rsidRDefault="00FB2866" w:rsidP="00F41280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66" w:rsidRPr="00807D6E" w:rsidRDefault="00FB2866" w:rsidP="004302A1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2866" w:rsidRPr="00807D6E" w:rsidTr="00814085">
        <w:trPr>
          <w:trHeight w:val="178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66" w:rsidRPr="00807D6E" w:rsidRDefault="00FB2866" w:rsidP="003D6A91">
            <w:pPr>
              <w:ind w:firstLineChars="100" w:firstLine="20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66" w:rsidRPr="00807D6E" w:rsidRDefault="00FB2866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за счет средств 2020 г.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1739,44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2892,23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4631,67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045D45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F41280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4302A1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FB2866" w:rsidRPr="00807D6E" w:rsidTr="00814085">
        <w:trPr>
          <w:trHeight w:val="319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66" w:rsidRPr="00807D6E" w:rsidRDefault="00FB2866" w:rsidP="003D6A91">
            <w:pPr>
              <w:ind w:firstLineChars="100" w:firstLine="20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66" w:rsidRPr="00807D6E" w:rsidRDefault="00FB2866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за счет средств прошлых лет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315,61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315,61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045D45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F41280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66" w:rsidRPr="00807D6E" w:rsidRDefault="00FB2866" w:rsidP="004302A1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8A4C5D" w:rsidRPr="00807D6E" w:rsidTr="00814085">
        <w:trPr>
          <w:trHeight w:val="87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1.5.</w:t>
            </w:r>
          </w:p>
          <w:p w:rsidR="008A4C5D" w:rsidRPr="00807D6E" w:rsidRDefault="008A4C5D" w:rsidP="003D6A91">
            <w:pPr>
              <w:spacing w:line="276" w:lineRule="auto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ГРП № 2, Рыбинский район, пос. Песочное, ул.</w:t>
            </w:r>
            <w:r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60</w:t>
            </w:r>
            <w:r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лет Октября,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br/>
              <w:t>ИН 17200031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т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ехническое перевооружение ГРП. Замена ГРП на ГРПБ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1298,45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1298,45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 кв. 2019</w:t>
            </w:r>
            <w:r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II кв.</w:t>
            </w:r>
            <w:r>
              <w:rPr>
                <w:rFonts w:cs="Times New Roman"/>
                <w:sz w:val="18"/>
                <w:szCs w:val="18"/>
                <w:lang w:eastAsia="ru-RU"/>
              </w:rPr>
              <w:t xml:space="preserve"> 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2019</w:t>
            </w:r>
            <w:r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IV кв. 2020</w:t>
            </w:r>
            <w:r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III кв. 2021</w:t>
            </w:r>
            <w:r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</w:tr>
      <w:tr w:rsidR="008A4C5D" w:rsidRPr="00807D6E" w:rsidTr="00AD201D">
        <w:trPr>
          <w:trHeight w:val="189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C5D" w:rsidRPr="00807D6E" w:rsidRDefault="008A4C5D" w:rsidP="003D6A91">
            <w:pPr>
              <w:spacing w:line="276" w:lineRule="auto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</w:tr>
      <w:tr w:rsidR="008A4C5D" w:rsidRPr="00807D6E" w:rsidTr="00AD201D">
        <w:trPr>
          <w:trHeight w:val="221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C5D" w:rsidRPr="00807D6E" w:rsidRDefault="008A4C5D" w:rsidP="003D6A91">
            <w:pPr>
              <w:spacing w:line="276" w:lineRule="auto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за счет средств 2020 г.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</w:tr>
      <w:tr w:rsidR="008A4C5D" w:rsidRPr="00807D6E" w:rsidTr="00AD201D">
        <w:trPr>
          <w:trHeight w:val="267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C5D" w:rsidRPr="00807D6E" w:rsidRDefault="008A4C5D" w:rsidP="003D6A91">
            <w:pPr>
              <w:spacing w:line="276" w:lineRule="auto"/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за счет средств прошлых лет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1298,45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1298,45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</w:tr>
      <w:tr w:rsidR="008A4C5D" w:rsidRPr="00807D6E" w:rsidTr="00AD201D">
        <w:trPr>
          <w:trHeight w:val="223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  <w:p w:rsidR="008A4C5D" w:rsidRPr="00807D6E" w:rsidRDefault="008A4C5D" w:rsidP="00AD201D">
            <w:pPr>
              <w:spacing w:line="276" w:lineRule="auto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Итого по разделу 1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4C5D" w:rsidRPr="00807D6E" w:rsidRDefault="008A4C5D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199,03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4789,43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5141,02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10129,48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</w:tr>
      <w:tr w:rsidR="008A4C5D" w:rsidRPr="00807D6E" w:rsidTr="00AD201D">
        <w:trPr>
          <w:trHeight w:val="94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C5D" w:rsidRPr="00807D6E" w:rsidRDefault="008A4C5D" w:rsidP="003D6A91">
            <w:pPr>
              <w:spacing w:line="276" w:lineRule="auto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C5D" w:rsidRPr="00807D6E" w:rsidRDefault="008A4C5D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</w:tr>
      <w:tr w:rsidR="008A4C5D" w:rsidRPr="00807D6E" w:rsidTr="00AD201D">
        <w:trPr>
          <w:trHeight w:val="12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C5D" w:rsidRPr="00807D6E" w:rsidRDefault="008A4C5D" w:rsidP="003D6A91">
            <w:pPr>
              <w:spacing w:line="276" w:lineRule="auto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за счет средств 2020 г.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199,03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3490,98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4825,41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8515,42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</w:tr>
      <w:tr w:rsidR="008A4C5D" w:rsidRPr="00807D6E" w:rsidTr="00AD201D">
        <w:trPr>
          <w:trHeight w:val="409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C5D" w:rsidRPr="00807D6E" w:rsidRDefault="008A4C5D" w:rsidP="003D6A91">
            <w:pPr>
              <w:spacing w:line="276" w:lineRule="auto"/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за счет средств прошлых лет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1298,45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315,61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1614,06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C5D" w:rsidRPr="00807D6E" w:rsidRDefault="008A4C5D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</w:tr>
      <w:tr w:rsidR="006B31D0" w:rsidRPr="00807D6E" w:rsidTr="003D6A91">
        <w:trPr>
          <w:trHeight w:val="370"/>
        </w:trPr>
        <w:tc>
          <w:tcPr>
            <w:tcW w:w="150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D0" w:rsidRPr="00807D6E" w:rsidRDefault="00053089" w:rsidP="00AD201D">
            <w:pPr>
              <w:widowControl w:val="0"/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2</w:t>
            </w:r>
            <w:r w:rsidR="006B31D0"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. Резерв средств на покрытие выпадающих доходов от технологического присоединения газоиспользующего оборудования к газораспределительным сетям в рамках  постановления Правительства Российской Федерации от 30 декабря 2013 г. № 1314 «Об утверждении Правил подключения (технологического присоединения) объектов капитального строительства к сетям газораспределения, а также об изменении и признании утратившими силу некоторых актов Правительства Российской Федерации»</w:t>
            </w:r>
          </w:p>
        </w:tc>
      </w:tr>
      <w:tr w:rsidR="0073719A" w:rsidRPr="00807D6E" w:rsidTr="00053089">
        <w:trPr>
          <w:trHeight w:val="47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A" w:rsidRPr="00807D6E" w:rsidRDefault="0073719A" w:rsidP="0073719A">
            <w:pPr>
              <w:ind w:firstLineChars="100" w:firstLine="180"/>
              <w:rPr>
                <w:rFonts w:cs="Times New Roman"/>
                <w:color w:val="000000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A" w:rsidRPr="00807D6E" w:rsidRDefault="0073719A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A" w:rsidRPr="00807D6E" w:rsidRDefault="0073719A" w:rsidP="00AD201D">
            <w:pPr>
              <w:ind w:firstLineChars="100" w:firstLine="18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A" w:rsidRPr="00807D6E" w:rsidRDefault="0073719A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3973,86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A" w:rsidRPr="00807D6E" w:rsidRDefault="0073719A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A" w:rsidRPr="00807D6E" w:rsidRDefault="0073719A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15895,46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A" w:rsidRPr="00807D6E" w:rsidRDefault="0073719A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A" w:rsidRPr="00807D6E" w:rsidRDefault="0073719A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19869,32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A" w:rsidRPr="00807D6E" w:rsidRDefault="0073719A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 кв. 2020г.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A" w:rsidRPr="00807D6E" w:rsidRDefault="0073719A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IV кв. 2020</w:t>
            </w:r>
            <w:r w:rsidR="006E49EE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A" w:rsidRPr="00807D6E" w:rsidRDefault="0073719A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 кв. 2020</w:t>
            </w:r>
            <w:r w:rsidR="006E49EE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A" w:rsidRPr="00807D6E" w:rsidRDefault="0073719A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IV кв. 2020</w:t>
            </w:r>
            <w:r w:rsidR="006E49EE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</w:tr>
      <w:tr w:rsidR="0073719A" w:rsidRPr="00807D6E" w:rsidTr="00AD201D">
        <w:trPr>
          <w:trHeight w:val="12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A" w:rsidRPr="00807D6E" w:rsidRDefault="0073719A" w:rsidP="0073719A">
            <w:pPr>
              <w:ind w:firstLineChars="100" w:firstLine="180"/>
              <w:rPr>
                <w:rFonts w:cs="Times New Roman"/>
                <w:color w:val="000000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A" w:rsidRPr="00807D6E" w:rsidRDefault="0073719A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Итого по разделу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A" w:rsidRPr="00807D6E" w:rsidRDefault="0073719A" w:rsidP="00AD201D">
            <w:pPr>
              <w:ind w:firstLineChars="100" w:firstLine="18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A" w:rsidRPr="00807D6E" w:rsidRDefault="0073719A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3973,86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A" w:rsidRPr="00807D6E" w:rsidRDefault="0073719A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A" w:rsidRPr="00807D6E" w:rsidRDefault="0073719A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15895,46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A" w:rsidRPr="00807D6E" w:rsidRDefault="0073719A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A" w:rsidRPr="00807D6E" w:rsidRDefault="0073719A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19869,32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A" w:rsidRPr="00807D6E" w:rsidRDefault="0073719A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A" w:rsidRPr="00807D6E" w:rsidRDefault="0073719A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A" w:rsidRPr="00807D6E" w:rsidRDefault="0073719A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A" w:rsidRPr="00807D6E" w:rsidRDefault="0073719A" w:rsidP="00FB6D3F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50690" w:rsidRPr="00807D6E" w:rsidTr="005810B1">
        <w:trPr>
          <w:trHeight w:val="384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73719A">
            <w:pPr>
              <w:ind w:firstLineChars="100" w:firstLine="180"/>
              <w:rPr>
                <w:rFonts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  <w:p w:rsidR="00850690" w:rsidRPr="00807D6E" w:rsidRDefault="00850690" w:rsidP="007C18B1">
            <w:pPr>
              <w:ind w:firstLineChars="100" w:firstLine="200"/>
              <w:rPr>
                <w:rFonts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rPr>
                <w:rFonts w:cs="Times New Roman"/>
                <w:bCs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bCs/>
                <w:sz w:val="18"/>
                <w:szCs w:val="18"/>
                <w:lang w:eastAsia="ru-RU"/>
              </w:rPr>
              <w:t>Всего по Плановым мероприятиям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Chars="100" w:firstLine="18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4172,89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4789,43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21036,48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29998,80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FB6D3F">
            <w:pPr>
              <w:jc w:val="center"/>
              <w:rPr>
                <w:rFonts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50690" w:rsidRPr="00807D6E" w:rsidTr="005810B1">
        <w:trPr>
          <w:trHeight w:val="10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7C18B1">
            <w:pPr>
              <w:ind w:firstLineChars="100" w:firstLine="200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Chars="100" w:firstLine="18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FB6D3F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50690" w:rsidRPr="00807D6E" w:rsidTr="00AD201D">
        <w:trPr>
          <w:trHeight w:val="93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73719A">
            <w:pPr>
              <w:ind w:firstLineChars="100" w:firstLine="200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за счет средств 2020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Chars="100" w:firstLine="18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4172,89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3490,98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20720,87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28384,74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FB6D3F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50690" w:rsidRPr="00807D6E" w:rsidTr="00AD201D">
        <w:trPr>
          <w:trHeight w:val="325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73719A">
            <w:pPr>
              <w:ind w:firstLineChars="100" w:firstLine="200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за счет средств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Chars="100" w:firstLine="18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1298,45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315,61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1614,06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690" w:rsidRPr="00807D6E" w:rsidRDefault="00850690" w:rsidP="00FB6D3F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50690" w:rsidRDefault="00850690" w:rsidP="0011234F">
      <w:pPr>
        <w:ind w:firstLine="0"/>
        <w:jc w:val="both"/>
        <w:rPr>
          <w:szCs w:val="28"/>
          <w:lang w:eastAsia="ru-RU"/>
        </w:rPr>
        <w:sectPr w:rsidR="00850690" w:rsidSect="00EB7D0F">
          <w:pgSz w:w="16838" w:h="11906" w:orient="landscape" w:code="9"/>
          <w:pgMar w:top="1985" w:right="1134" w:bottom="567" w:left="1134" w:header="709" w:footer="709" w:gutter="0"/>
          <w:pgNumType w:start="12"/>
          <w:cols w:space="708"/>
          <w:docGrid w:linePitch="381"/>
        </w:sectPr>
      </w:pPr>
    </w:p>
    <w:p w:rsidR="00A65E26" w:rsidRPr="00807D6E" w:rsidRDefault="00A65E26" w:rsidP="00A65E26">
      <w:pPr>
        <w:tabs>
          <w:tab w:val="left" w:pos="5898"/>
        </w:tabs>
        <w:ind w:firstLine="0"/>
        <w:jc w:val="center"/>
        <w:rPr>
          <w:szCs w:val="28"/>
          <w:lang w:eastAsia="ru-RU"/>
        </w:rPr>
      </w:pPr>
      <w:r w:rsidRPr="00807D6E">
        <w:rPr>
          <w:szCs w:val="28"/>
          <w:lang w:eastAsia="ru-RU"/>
        </w:rPr>
        <w:lastRenderedPageBreak/>
        <w:t>Плановые мероприятия на 2021 год</w:t>
      </w:r>
    </w:p>
    <w:p w:rsidR="0072558A" w:rsidRPr="00807D6E" w:rsidRDefault="0072558A" w:rsidP="00A65E26">
      <w:pPr>
        <w:tabs>
          <w:tab w:val="left" w:pos="5898"/>
        </w:tabs>
        <w:ind w:firstLine="0"/>
        <w:jc w:val="center"/>
        <w:rPr>
          <w:szCs w:val="28"/>
          <w:lang w:eastAsia="ru-RU"/>
        </w:rPr>
      </w:pPr>
    </w:p>
    <w:tbl>
      <w:tblPr>
        <w:tblW w:w="15036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2385"/>
        <w:gridCol w:w="1694"/>
        <w:gridCol w:w="1138"/>
        <w:gridCol w:w="1417"/>
        <w:gridCol w:w="1134"/>
        <w:gridCol w:w="993"/>
        <w:gridCol w:w="1134"/>
        <w:gridCol w:w="970"/>
        <w:gridCol w:w="1184"/>
        <w:gridCol w:w="992"/>
        <w:gridCol w:w="1116"/>
      </w:tblGrid>
      <w:tr w:rsidR="0072558A" w:rsidRPr="00807D6E" w:rsidTr="00EF6DC2">
        <w:trPr>
          <w:trHeight w:val="264"/>
        </w:trPr>
        <w:tc>
          <w:tcPr>
            <w:tcW w:w="879" w:type="dxa"/>
            <w:vMerge w:val="restart"/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 xml:space="preserve">№ </w:t>
            </w:r>
          </w:p>
          <w:p w:rsidR="0072558A" w:rsidRPr="00807D6E" w:rsidRDefault="0072558A" w:rsidP="007C18B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п/п</w:t>
            </w:r>
          </w:p>
        </w:tc>
        <w:tc>
          <w:tcPr>
            <w:tcW w:w="2385" w:type="dxa"/>
            <w:vMerge w:val="restart"/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Наименование и адрес объекта/ период специальной надбавки</w:t>
            </w:r>
          </w:p>
        </w:tc>
        <w:tc>
          <w:tcPr>
            <w:tcW w:w="1694" w:type="dxa"/>
            <w:vMerge w:val="restart"/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Основные технические характеристики</w:t>
            </w:r>
          </w:p>
        </w:tc>
        <w:tc>
          <w:tcPr>
            <w:tcW w:w="5816" w:type="dxa"/>
            <w:gridSpan w:val="5"/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Стоимость (тыс. рублей без НДС)</w:t>
            </w:r>
          </w:p>
        </w:tc>
        <w:tc>
          <w:tcPr>
            <w:tcW w:w="4262" w:type="dxa"/>
            <w:gridSpan w:val="4"/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Календарные сроки исполнения (квартал)</w:t>
            </w:r>
          </w:p>
        </w:tc>
      </w:tr>
      <w:tr w:rsidR="0072558A" w:rsidRPr="00807D6E" w:rsidTr="00EF6DC2">
        <w:tc>
          <w:tcPr>
            <w:tcW w:w="879" w:type="dxa"/>
            <w:vMerge/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85" w:type="dxa"/>
            <w:vMerge/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4" w:type="dxa"/>
            <w:vMerge/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ПИР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материалы и оборудование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СМР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прочие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итого</w:t>
            </w:r>
          </w:p>
        </w:tc>
        <w:tc>
          <w:tcPr>
            <w:tcW w:w="2154" w:type="dxa"/>
            <w:gridSpan w:val="2"/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ПИР</w:t>
            </w:r>
          </w:p>
        </w:tc>
        <w:tc>
          <w:tcPr>
            <w:tcW w:w="2108" w:type="dxa"/>
            <w:gridSpan w:val="2"/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строительство</w:t>
            </w:r>
          </w:p>
        </w:tc>
      </w:tr>
      <w:tr w:rsidR="0072558A" w:rsidRPr="00807D6E" w:rsidTr="00EF6DC2">
        <w:tc>
          <w:tcPr>
            <w:tcW w:w="8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начало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:rsidR="0072558A" w:rsidRPr="00807D6E" w:rsidRDefault="0072558A" w:rsidP="00EF6DC2">
            <w:pPr>
              <w:spacing w:before="100" w:beforeAutospacing="1" w:afterAutospacing="1"/>
              <w:ind w:firstLine="0"/>
              <w:jc w:val="center"/>
              <w:rPr>
                <w:rFonts w:cs="Times New Roman"/>
                <w:spacing w:val="-10"/>
                <w:sz w:val="20"/>
                <w:szCs w:val="20"/>
              </w:rPr>
            </w:pPr>
            <w:r w:rsidRPr="00807D6E">
              <w:rPr>
                <w:rFonts w:cs="Times New Roman"/>
                <w:spacing w:val="-10"/>
                <w:sz w:val="20"/>
                <w:szCs w:val="20"/>
              </w:rPr>
              <w:t>завершение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начало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pacing w:val="-10"/>
                <w:sz w:val="20"/>
                <w:szCs w:val="20"/>
              </w:rPr>
            </w:pPr>
            <w:r w:rsidRPr="00807D6E">
              <w:rPr>
                <w:rFonts w:cs="Times New Roman"/>
                <w:spacing w:val="-10"/>
                <w:sz w:val="20"/>
                <w:szCs w:val="20"/>
              </w:rPr>
              <w:t>завершение</w:t>
            </w:r>
          </w:p>
        </w:tc>
      </w:tr>
    </w:tbl>
    <w:p w:rsidR="0072558A" w:rsidRPr="00807D6E" w:rsidRDefault="0072558A" w:rsidP="00A65E26">
      <w:pPr>
        <w:tabs>
          <w:tab w:val="left" w:pos="5898"/>
        </w:tabs>
        <w:ind w:firstLine="0"/>
        <w:jc w:val="center"/>
        <w:rPr>
          <w:sz w:val="2"/>
          <w:szCs w:val="2"/>
          <w:lang w:eastAsia="ru-RU"/>
        </w:rPr>
      </w:pPr>
    </w:p>
    <w:tbl>
      <w:tblPr>
        <w:tblW w:w="1503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66"/>
        <w:gridCol w:w="2397"/>
        <w:gridCol w:w="13"/>
        <w:gridCol w:w="1701"/>
        <w:gridCol w:w="1119"/>
        <w:gridCol w:w="1417"/>
        <w:gridCol w:w="1134"/>
        <w:gridCol w:w="993"/>
        <w:gridCol w:w="1134"/>
        <w:gridCol w:w="986"/>
        <w:gridCol w:w="14"/>
        <w:gridCol w:w="1148"/>
        <w:gridCol w:w="994"/>
        <w:gridCol w:w="1120"/>
      </w:tblGrid>
      <w:tr w:rsidR="0072558A" w:rsidRPr="00807D6E" w:rsidTr="00EF6DC2">
        <w:trPr>
          <w:trHeight w:val="107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72558A" w:rsidRPr="00807D6E" w:rsidTr="00EF6DC2">
        <w:trPr>
          <w:trHeight w:val="211"/>
        </w:trPr>
        <w:tc>
          <w:tcPr>
            <w:tcW w:w="150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58A" w:rsidRPr="00807D6E" w:rsidRDefault="0072558A" w:rsidP="007C18B1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 xml:space="preserve">1. Реконструкция и модернизация газораспределительных систем, сооружений и отдельных объектов газоснабжения для поддержания надежного и безопасного газоснабжения </w:t>
            </w:r>
            <w:r w:rsidR="007C18B1" w:rsidRPr="00807D6E">
              <w:rPr>
                <w:rFonts w:cs="Times New Roman"/>
                <w:sz w:val="18"/>
                <w:szCs w:val="18"/>
                <w:lang w:eastAsia="ru-RU"/>
              </w:rPr>
              <w:t>существующих</w:t>
            </w:r>
            <w:r w:rsidR="007C18B1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потребителей</w:t>
            </w:r>
          </w:p>
        </w:tc>
      </w:tr>
      <w:tr w:rsidR="0072558A" w:rsidRPr="00807D6E" w:rsidTr="00EF6DC2">
        <w:trPr>
          <w:trHeight w:val="211"/>
        </w:trPr>
        <w:tc>
          <w:tcPr>
            <w:tcW w:w="150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58A" w:rsidRPr="00807D6E" w:rsidRDefault="0072558A" w:rsidP="00EF6DC2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Реконструкция газораспределительных систем и сооружений</w:t>
            </w:r>
          </w:p>
        </w:tc>
      </w:tr>
      <w:tr w:rsidR="003234CB" w:rsidRPr="00807D6E" w:rsidTr="00FB6D3F">
        <w:trPr>
          <w:trHeight w:val="946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3234CB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EF6DC2">
            <w:pPr>
              <w:spacing w:line="276" w:lineRule="auto"/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ГРП № 24, г. Рыбинск, ул. Ясельная, ИН 247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EF6DC2">
            <w:pPr>
              <w:spacing w:line="276" w:lineRule="auto"/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техническое перевооружение ГРП. Замена ГРП на ГРПБ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3234CB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58322E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7083,60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3234CB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</w:t>
            </w:r>
            <w:r w:rsidR="0058322E" w:rsidRPr="00807D6E">
              <w:rPr>
                <w:rFonts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3234CB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58322E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7083,60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3234CB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 кв. 2020</w:t>
            </w:r>
            <w:r w:rsidR="006E49EE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6338A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III кв.</w:t>
            </w:r>
            <w:r w:rsidR="00A6338A" w:rsidRPr="00807D6E" w:rsidDel="00A6338A">
              <w:rPr>
                <w:rFonts w:cs="Times New Roman"/>
                <w:sz w:val="18"/>
                <w:szCs w:val="18"/>
                <w:lang w:eastAsia="ru-RU"/>
              </w:rPr>
              <w:t xml:space="preserve"> 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2020</w:t>
            </w:r>
            <w:r w:rsidR="006E49EE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6338A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II кв.</w:t>
            </w:r>
            <w:r w:rsidR="00A6338A">
              <w:rPr>
                <w:rFonts w:cs="Times New Roman"/>
                <w:sz w:val="18"/>
                <w:szCs w:val="18"/>
                <w:lang w:eastAsia="ru-RU"/>
              </w:rPr>
              <w:t xml:space="preserve"> 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2021</w:t>
            </w:r>
            <w:r w:rsidR="006E49EE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3234CB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III кв. 2022</w:t>
            </w:r>
            <w:r w:rsidR="006E49EE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</w:tr>
      <w:tr w:rsidR="003234CB" w:rsidRPr="00807D6E" w:rsidTr="00EF6DC2">
        <w:trPr>
          <w:trHeight w:val="2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3234CB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EF6DC2">
            <w:pPr>
              <w:spacing w:line="276" w:lineRule="auto"/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 xml:space="preserve">Газопровод высокого давления, Рыбинский район, от ГРС Дюдьково до котельной свинокомплекса 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br/>
              <w:t>пос. Дюдьково, до ГРП пос. Дюдьково, до ГРП пос. Октябрьский,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br/>
              <w:t>ИН 34100262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FB6D3F">
            <w:pPr>
              <w:spacing w:line="276" w:lineRule="auto"/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 xml:space="preserve">реконструкция газопровода высокого давления в части перекладки надземного стального газопровода </w:t>
            </w:r>
            <w:r w:rsidR="00C96045">
              <w:rPr>
                <w:rFonts w:cs="Times New Roman"/>
                <w:sz w:val="18"/>
                <w:szCs w:val="18"/>
                <w:lang w:eastAsia="ru-RU"/>
              </w:rPr>
              <w:br/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 xml:space="preserve">Р = 0,6 МПа, </w:t>
            </w:r>
            <w:r w:rsidR="00C96045">
              <w:rPr>
                <w:rFonts w:cs="Times New Roman"/>
                <w:sz w:val="18"/>
                <w:szCs w:val="18"/>
                <w:lang w:eastAsia="ru-RU"/>
              </w:rPr>
              <w:br/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Ø</w:t>
            </w:r>
            <w:r w:rsidR="00C96045">
              <w:rPr>
                <w:rFonts w:cs="Times New Roman"/>
                <w:sz w:val="18"/>
                <w:szCs w:val="18"/>
                <w:lang w:eastAsia="ru-RU"/>
              </w:rPr>
              <w:t xml:space="preserve"> 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102 мм</w:t>
            </w:r>
            <w:r w:rsidR="00C96045">
              <w:rPr>
                <w:rFonts w:cs="Times New Roman"/>
                <w:sz w:val="18"/>
                <w:szCs w:val="18"/>
                <w:lang w:eastAsia="ru-RU"/>
              </w:rPr>
              <w:t>,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 xml:space="preserve"> </w:t>
            </w:r>
            <w:r w:rsidR="00C96045">
              <w:rPr>
                <w:rFonts w:cs="Times New Roman"/>
                <w:sz w:val="18"/>
                <w:szCs w:val="18"/>
                <w:lang w:eastAsia="ru-RU"/>
              </w:rPr>
              <w:br/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 xml:space="preserve">L = 2,32 км; </w:t>
            </w:r>
            <w:r w:rsidR="00C96045">
              <w:rPr>
                <w:rFonts w:cs="Times New Roman"/>
                <w:sz w:val="18"/>
                <w:szCs w:val="18"/>
                <w:lang w:eastAsia="ru-RU"/>
              </w:rPr>
              <w:br/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Ø</w:t>
            </w:r>
            <w:r w:rsidR="00C96045">
              <w:rPr>
                <w:rFonts w:cs="Times New Roman"/>
                <w:sz w:val="18"/>
                <w:szCs w:val="18"/>
                <w:lang w:eastAsia="ru-RU"/>
              </w:rPr>
              <w:t xml:space="preserve"> 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219 мм</w:t>
            </w:r>
            <w:r w:rsidR="00C96045">
              <w:rPr>
                <w:rFonts w:cs="Times New Roman"/>
                <w:sz w:val="18"/>
                <w:szCs w:val="18"/>
                <w:lang w:eastAsia="ru-RU"/>
              </w:rPr>
              <w:t>,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 xml:space="preserve"> </w:t>
            </w:r>
            <w:r w:rsidR="00C96045">
              <w:rPr>
                <w:rFonts w:cs="Times New Roman"/>
                <w:sz w:val="18"/>
                <w:szCs w:val="18"/>
                <w:lang w:eastAsia="ru-RU"/>
              </w:rPr>
              <w:br/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 xml:space="preserve">L = 0,73 км на подземный полиэтиленовый газопровод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3234CB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3234CB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517,58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58322E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1172,52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3234CB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58322E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1690,10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3234CB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 кв. 2019</w:t>
            </w:r>
            <w:r w:rsidR="006E49EE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3234CB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IV кв.</w:t>
            </w:r>
            <w:r w:rsidR="006E49EE">
              <w:rPr>
                <w:rFonts w:cs="Times New Roman"/>
                <w:sz w:val="18"/>
                <w:szCs w:val="18"/>
                <w:lang w:eastAsia="ru-RU"/>
              </w:rPr>
              <w:t xml:space="preserve"> 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2019</w:t>
            </w:r>
            <w:r w:rsidR="006E49EE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6338A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II кв.</w:t>
            </w:r>
            <w:r w:rsidR="00A6338A" w:rsidRPr="00807D6E" w:rsidDel="00A6338A">
              <w:rPr>
                <w:rFonts w:cs="Times New Roman"/>
                <w:sz w:val="18"/>
                <w:szCs w:val="18"/>
                <w:lang w:eastAsia="ru-RU"/>
              </w:rPr>
              <w:t xml:space="preserve"> 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2020</w:t>
            </w:r>
            <w:r w:rsidR="006E49EE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3234CB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IV кв. 2021</w:t>
            </w:r>
            <w:r w:rsidR="006E49EE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</w:tr>
      <w:tr w:rsidR="003234CB" w:rsidRPr="00807D6E" w:rsidTr="00AD201D">
        <w:trPr>
          <w:trHeight w:val="156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3234CB">
            <w:pPr>
              <w:spacing w:line="276" w:lineRule="auto"/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3234CB">
            <w:pPr>
              <w:spacing w:line="276" w:lineRule="auto"/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Итого по разделу 1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34CB" w:rsidRPr="00807D6E" w:rsidRDefault="003234CB" w:rsidP="003234CB">
            <w:pPr>
              <w:spacing w:line="276" w:lineRule="auto"/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3234CB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58322E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7601,18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58322E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1172,52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3234CB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58322E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8773,70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3234CB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3234CB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3234CB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3234CB">
            <w:pPr>
              <w:spacing w:line="276" w:lineRule="auto"/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2558A" w:rsidRPr="00807D6E" w:rsidTr="00EF6DC2">
        <w:trPr>
          <w:trHeight w:val="370"/>
        </w:trPr>
        <w:tc>
          <w:tcPr>
            <w:tcW w:w="150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58A" w:rsidRPr="00807D6E" w:rsidRDefault="0072558A" w:rsidP="00AD201D">
            <w:pPr>
              <w:widowControl w:val="0"/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2. Резерв средств на покрытие выпадающих доходов от технологического присоединения газоиспользующего оборудования к газораспределительным сетям в рамках постановления Правительства Российской Федерации от 30 декабря 2013 г. № 1314 «Об утверждении Правил подключения (технологического присоединения) объектов капитального строительства к сетям газораспределения, а также об изменении и признании утратившими силу некоторых актов Правительства Российской Федерации»</w:t>
            </w:r>
          </w:p>
        </w:tc>
      </w:tr>
      <w:tr w:rsidR="003234CB" w:rsidRPr="00807D6E" w:rsidTr="00AD201D">
        <w:trPr>
          <w:trHeight w:val="47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3234CB">
            <w:pPr>
              <w:spacing w:line="276" w:lineRule="auto"/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4094,39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16377,57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20471,95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 кв. 2021</w:t>
            </w:r>
            <w:r w:rsidR="00A6338A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IV кв. 2021</w:t>
            </w:r>
            <w:r w:rsidR="00A6338A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 кв. 2021</w:t>
            </w:r>
            <w:r w:rsidR="00A6338A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IV кв. 2021</w:t>
            </w:r>
            <w:r w:rsidR="00A6338A">
              <w:rPr>
                <w:rFonts w:cs="Times New Roman"/>
                <w:sz w:val="18"/>
                <w:szCs w:val="18"/>
                <w:lang w:eastAsia="ru-RU"/>
              </w:rPr>
              <w:t> </w:t>
            </w:r>
            <w:r w:rsidRPr="00807D6E">
              <w:rPr>
                <w:rFonts w:cs="Times New Roman"/>
                <w:sz w:val="18"/>
                <w:szCs w:val="18"/>
                <w:lang w:eastAsia="ru-RU"/>
              </w:rPr>
              <w:t>г.</w:t>
            </w:r>
          </w:p>
        </w:tc>
      </w:tr>
      <w:tr w:rsidR="003234CB" w:rsidRPr="00807D6E" w:rsidTr="00AD201D">
        <w:trPr>
          <w:trHeight w:val="14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3234CB">
            <w:pPr>
              <w:spacing w:line="276" w:lineRule="auto"/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Итого по разделу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4094,39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16377,56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20471,95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3234CB" w:rsidRPr="00807D6E" w:rsidTr="00AD201D">
        <w:trPr>
          <w:trHeight w:val="30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3234CB">
            <w:pPr>
              <w:spacing w:line="276" w:lineRule="auto"/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bCs/>
                <w:sz w:val="18"/>
                <w:szCs w:val="18"/>
                <w:lang w:eastAsia="ru-RU"/>
              </w:rPr>
              <w:t>Всего по Плановым мероприятиям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4094,39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7601,18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17550,08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29245,65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4CB" w:rsidRPr="00807D6E" w:rsidRDefault="003234CB" w:rsidP="00AD201D">
            <w:pPr>
              <w:ind w:firstLine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07D6E">
              <w:rPr>
                <w:rFonts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7A6149" w:rsidRPr="00807D6E" w:rsidRDefault="007A6149" w:rsidP="0011234F">
      <w:pPr>
        <w:ind w:firstLine="0"/>
        <w:jc w:val="both"/>
        <w:rPr>
          <w:szCs w:val="28"/>
          <w:lang w:eastAsia="ru-RU"/>
        </w:rPr>
      </w:pPr>
    </w:p>
    <w:p w:rsidR="00F00C61" w:rsidRPr="00807D6E" w:rsidRDefault="00276DAD" w:rsidP="00AD201D">
      <w:pPr>
        <w:jc w:val="both"/>
        <w:rPr>
          <w:szCs w:val="28"/>
        </w:rPr>
      </w:pPr>
      <w:r>
        <w:rPr>
          <w:szCs w:val="28"/>
          <w:lang w:eastAsia="ru-RU"/>
        </w:rPr>
        <w:lastRenderedPageBreak/>
        <w:t>8</w:t>
      </w:r>
      <w:r w:rsidR="00390734" w:rsidRPr="00807D6E">
        <w:rPr>
          <w:szCs w:val="28"/>
          <w:lang w:eastAsia="ru-RU"/>
        </w:rPr>
        <w:t xml:space="preserve">. Таблицу «Плановые мероприятия на 2020 год» раздела </w:t>
      </w:r>
      <w:r w:rsidR="00390734" w:rsidRPr="00807D6E">
        <w:rPr>
          <w:szCs w:val="28"/>
        </w:rPr>
        <w:t>V</w:t>
      </w:r>
      <w:r w:rsidR="00390734" w:rsidRPr="00807D6E">
        <w:rPr>
          <w:szCs w:val="28"/>
          <w:lang w:val="en-US"/>
        </w:rPr>
        <w:t>III</w:t>
      </w:r>
      <w:r w:rsidR="00390734" w:rsidRPr="00807D6E">
        <w:rPr>
          <w:szCs w:val="28"/>
        </w:rPr>
        <w:t xml:space="preserve"> изложить в следующей редакции:</w:t>
      </w:r>
    </w:p>
    <w:p w:rsidR="00390734" w:rsidRPr="00807D6E" w:rsidRDefault="00390734" w:rsidP="0011234F">
      <w:pPr>
        <w:ind w:firstLine="0"/>
        <w:jc w:val="both"/>
        <w:rPr>
          <w:szCs w:val="28"/>
        </w:rPr>
      </w:pPr>
    </w:p>
    <w:p w:rsidR="00390734" w:rsidRPr="00807D6E" w:rsidRDefault="00390734" w:rsidP="00DE4F11">
      <w:pPr>
        <w:tabs>
          <w:tab w:val="left" w:pos="4530"/>
        </w:tabs>
        <w:ind w:firstLine="0"/>
        <w:jc w:val="center"/>
        <w:rPr>
          <w:szCs w:val="28"/>
          <w:lang w:eastAsia="ru-RU"/>
        </w:rPr>
      </w:pPr>
      <w:r w:rsidRPr="00807D6E">
        <w:rPr>
          <w:szCs w:val="28"/>
          <w:lang w:eastAsia="ru-RU"/>
        </w:rPr>
        <w:t>«Плановые мероприятия на 2020 год</w:t>
      </w:r>
    </w:p>
    <w:p w:rsidR="00390734" w:rsidRPr="00807D6E" w:rsidRDefault="00390734" w:rsidP="00390734">
      <w:pPr>
        <w:tabs>
          <w:tab w:val="left" w:pos="4530"/>
        </w:tabs>
        <w:ind w:firstLine="0"/>
        <w:jc w:val="both"/>
        <w:rPr>
          <w:szCs w:val="28"/>
          <w:lang w:eastAsia="ru-RU"/>
        </w:rPr>
      </w:pPr>
    </w:p>
    <w:tbl>
      <w:tblPr>
        <w:tblW w:w="15164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0"/>
        <w:gridCol w:w="2380"/>
        <w:gridCol w:w="1722"/>
        <w:gridCol w:w="1133"/>
        <w:gridCol w:w="1400"/>
        <w:gridCol w:w="1120"/>
        <w:gridCol w:w="994"/>
        <w:gridCol w:w="1134"/>
        <w:gridCol w:w="979"/>
        <w:gridCol w:w="1184"/>
        <w:gridCol w:w="992"/>
        <w:gridCol w:w="1116"/>
      </w:tblGrid>
      <w:tr w:rsidR="007A6149" w:rsidRPr="00807D6E" w:rsidTr="00E56668">
        <w:trPr>
          <w:trHeight w:val="264"/>
        </w:trPr>
        <w:tc>
          <w:tcPr>
            <w:tcW w:w="1010" w:type="dxa"/>
            <w:vMerge w:val="restart"/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 xml:space="preserve">№ </w:t>
            </w:r>
          </w:p>
          <w:p w:rsidR="007A6149" w:rsidRPr="00807D6E" w:rsidRDefault="007A6149" w:rsidP="00AC3B0F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п/п</w:t>
            </w:r>
          </w:p>
        </w:tc>
        <w:tc>
          <w:tcPr>
            <w:tcW w:w="2380" w:type="dxa"/>
            <w:vMerge w:val="restart"/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Наименование и адрес объекта/ период специальной надбавки</w:t>
            </w:r>
          </w:p>
        </w:tc>
        <w:tc>
          <w:tcPr>
            <w:tcW w:w="1722" w:type="dxa"/>
            <w:vMerge w:val="restart"/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Основные технические характеристики</w:t>
            </w:r>
          </w:p>
        </w:tc>
        <w:tc>
          <w:tcPr>
            <w:tcW w:w="5781" w:type="dxa"/>
            <w:gridSpan w:val="5"/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Стоимость (тыс. рублей без НДС)</w:t>
            </w:r>
          </w:p>
        </w:tc>
        <w:tc>
          <w:tcPr>
            <w:tcW w:w="4271" w:type="dxa"/>
            <w:gridSpan w:val="4"/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Календарные сроки исполнения (квартал)</w:t>
            </w:r>
          </w:p>
        </w:tc>
      </w:tr>
      <w:tr w:rsidR="003E13BA" w:rsidRPr="00807D6E" w:rsidTr="00E56668">
        <w:tc>
          <w:tcPr>
            <w:tcW w:w="1010" w:type="dxa"/>
            <w:vMerge/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ПИР</w:t>
            </w:r>
          </w:p>
        </w:tc>
        <w:tc>
          <w:tcPr>
            <w:tcW w:w="1400" w:type="dxa"/>
            <w:vMerge w:val="restart"/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материалы и оборудова</w:t>
            </w:r>
            <w:r w:rsidR="003E748E">
              <w:rPr>
                <w:rFonts w:cs="Times New Roman"/>
                <w:sz w:val="20"/>
                <w:szCs w:val="20"/>
              </w:rPr>
              <w:t>-</w:t>
            </w:r>
            <w:r w:rsidRPr="00807D6E">
              <w:rPr>
                <w:rFonts w:cs="Times New Roman"/>
                <w:sz w:val="20"/>
                <w:szCs w:val="20"/>
              </w:rPr>
              <w:t>ние</w:t>
            </w:r>
          </w:p>
        </w:tc>
        <w:tc>
          <w:tcPr>
            <w:tcW w:w="1120" w:type="dxa"/>
            <w:vMerge w:val="restart"/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СМР</w:t>
            </w:r>
          </w:p>
        </w:tc>
        <w:tc>
          <w:tcPr>
            <w:tcW w:w="994" w:type="dxa"/>
            <w:vMerge w:val="restart"/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прочие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итого</w:t>
            </w:r>
          </w:p>
        </w:tc>
        <w:tc>
          <w:tcPr>
            <w:tcW w:w="2163" w:type="dxa"/>
            <w:gridSpan w:val="2"/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ПИР</w:t>
            </w:r>
          </w:p>
        </w:tc>
        <w:tc>
          <w:tcPr>
            <w:tcW w:w="2108" w:type="dxa"/>
            <w:gridSpan w:val="2"/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строительство</w:t>
            </w:r>
          </w:p>
        </w:tc>
      </w:tr>
      <w:tr w:rsidR="003E13BA" w:rsidRPr="00807D6E" w:rsidTr="00E56668">
        <w:tc>
          <w:tcPr>
            <w:tcW w:w="10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начало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:rsidR="007A6149" w:rsidRPr="00807D6E" w:rsidRDefault="007A6149" w:rsidP="007A6149">
            <w:pPr>
              <w:spacing w:before="100" w:beforeAutospacing="1" w:afterAutospacing="1"/>
              <w:ind w:firstLine="0"/>
              <w:jc w:val="center"/>
              <w:rPr>
                <w:rFonts w:cs="Times New Roman"/>
                <w:spacing w:val="-10"/>
                <w:sz w:val="20"/>
                <w:szCs w:val="20"/>
              </w:rPr>
            </w:pPr>
            <w:r w:rsidRPr="00807D6E">
              <w:rPr>
                <w:rFonts w:cs="Times New Roman"/>
                <w:spacing w:val="-10"/>
                <w:sz w:val="20"/>
                <w:szCs w:val="20"/>
              </w:rPr>
              <w:t>завершение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07D6E">
              <w:rPr>
                <w:rFonts w:cs="Times New Roman"/>
                <w:sz w:val="20"/>
                <w:szCs w:val="20"/>
              </w:rPr>
              <w:t>начало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7A6149" w:rsidRPr="00807D6E" w:rsidRDefault="007A6149" w:rsidP="007A6149">
            <w:pPr>
              <w:ind w:firstLine="0"/>
              <w:jc w:val="center"/>
              <w:rPr>
                <w:rFonts w:cs="Times New Roman"/>
                <w:spacing w:val="-10"/>
                <w:sz w:val="20"/>
                <w:szCs w:val="20"/>
              </w:rPr>
            </w:pPr>
            <w:r w:rsidRPr="00807D6E">
              <w:rPr>
                <w:rFonts w:cs="Times New Roman"/>
                <w:spacing w:val="-10"/>
                <w:sz w:val="20"/>
                <w:szCs w:val="20"/>
              </w:rPr>
              <w:t>завершение</w:t>
            </w:r>
          </w:p>
        </w:tc>
      </w:tr>
    </w:tbl>
    <w:p w:rsidR="00390734" w:rsidRPr="00807D6E" w:rsidRDefault="00390734" w:rsidP="00390734">
      <w:pPr>
        <w:tabs>
          <w:tab w:val="left" w:pos="4530"/>
        </w:tabs>
        <w:ind w:firstLine="0"/>
        <w:jc w:val="both"/>
        <w:rPr>
          <w:sz w:val="2"/>
          <w:szCs w:val="2"/>
          <w:lang w:eastAsia="ru-RU"/>
        </w:rPr>
      </w:pPr>
    </w:p>
    <w:tbl>
      <w:tblPr>
        <w:tblW w:w="1516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2397"/>
        <w:gridCol w:w="13"/>
        <w:gridCol w:w="1701"/>
        <w:gridCol w:w="1119"/>
        <w:gridCol w:w="1417"/>
        <w:gridCol w:w="1134"/>
        <w:gridCol w:w="993"/>
        <w:gridCol w:w="1134"/>
        <w:gridCol w:w="986"/>
        <w:gridCol w:w="148"/>
        <w:gridCol w:w="1014"/>
        <w:gridCol w:w="994"/>
        <w:gridCol w:w="1120"/>
      </w:tblGrid>
      <w:tr w:rsidR="000F72D9" w:rsidRPr="00807D6E" w:rsidTr="00BC0624">
        <w:trPr>
          <w:trHeight w:val="107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2D9" w:rsidRPr="00807D6E" w:rsidRDefault="000F72D9" w:rsidP="000F72D9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2D9" w:rsidRPr="00807D6E" w:rsidRDefault="000F72D9" w:rsidP="000F72D9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2D9" w:rsidRPr="00807D6E" w:rsidRDefault="000F72D9" w:rsidP="000F72D9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2D9" w:rsidRPr="00807D6E" w:rsidRDefault="000F72D9" w:rsidP="000F72D9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2D9" w:rsidRPr="00807D6E" w:rsidRDefault="000F72D9" w:rsidP="000F72D9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2D9" w:rsidRPr="00807D6E" w:rsidRDefault="000F72D9" w:rsidP="000F72D9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2D9" w:rsidRPr="00807D6E" w:rsidRDefault="000F72D9" w:rsidP="000F72D9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2D9" w:rsidRPr="00807D6E" w:rsidRDefault="000F72D9" w:rsidP="000F72D9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2D9" w:rsidRPr="00807D6E" w:rsidRDefault="000F72D9" w:rsidP="000F72D9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2D9" w:rsidRPr="00807D6E" w:rsidRDefault="000F72D9" w:rsidP="000F72D9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2D9" w:rsidRPr="00807D6E" w:rsidRDefault="000F72D9" w:rsidP="000F72D9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2D9" w:rsidRPr="00807D6E" w:rsidRDefault="000F72D9" w:rsidP="000F72D9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0F72D9" w:rsidRPr="00807D6E" w:rsidTr="00BC0624">
        <w:trPr>
          <w:trHeight w:val="211"/>
        </w:trPr>
        <w:tc>
          <w:tcPr>
            <w:tcW w:w="151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2D9" w:rsidRPr="00807D6E" w:rsidRDefault="000F72D9" w:rsidP="000F72D9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1. Проектирование и строительство новых газораспределительных систем, сооружений и отдельных объектов</w:t>
            </w:r>
          </w:p>
        </w:tc>
      </w:tr>
      <w:tr w:rsidR="000F72D9" w:rsidRPr="00807D6E" w:rsidTr="00BC0624">
        <w:trPr>
          <w:trHeight w:val="6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2D9" w:rsidRPr="00807D6E" w:rsidRDefault="000F72D9" w:rsidP="000F72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>1.1</w:t>
            </w:r>
            <w:r w:rsidR="00905E0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2D9" w:rsidRPr="00807D6E" w:rsidRDefault="000F72D9" w:rsidP="00AC3B0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 xml:space="preserve">Газификация квартала коттеджной застройки </w:t>
            </w:r>
            <w:r w:rsidR="00AC3B0F">
              <w:rPr>
                <w:rFonts w:ascii="Times New Roman" w:hAnsi="Times New Roman" w:cs="Times New Roman"/>
              </w:rPr>
              <w:t>«</w:t>
            </w:r>
            <w:r w:rsidRPr="00807D6E">
              <w:rPr>
                <w:rFonts w:ascii="Times New Roman" w:hAnsi="Times New Roman" w:cs="Times New Roman"/>
              </w:rPr>
              <w:t>Залужье-2</w:t>
            </w:r>
            <w:r w:rsidR="00AC3B0F">
              <w:rPr>
                <w:rFonts w:ascii="Times New Roman" w:hAnsi="Times New Roman" w:cs="Times New Roman"/>
              </w:rPr>
              <w:t>»</w:t>
            </w:r>
            <w:r w:rsidRPr="00807D6E">
              <w:rPr>
                <w:rFonts w:ascii="Times New Roman" w:hAnsi="Times New Roman" w:cs="Times New Roman"/>
              </w:rPr>
              <w:t xml:space="preserve"> </w:t>
            </w:r>
            <w:r w:rsidR="00AC3B0F">
              <w:rPr>
                <w:rFonts w:ascii="Times New Roman" w:hAnsi="Times New Roman" w:cs="Times New Roman"/>
              </w:rPr>
              <w:br/>
            </w:r>
            <w:r w:rsidRPr="00807D6E">
              <w:rPr>
                <w:rFonts w:ascii="Times New Roman" w:hAnsi="Times New Roman" w:cs="Times New Roman"/>
              </w:rPr>
              <w:t>в раб. пос. Ишня с прокладкой газопровода высокого давления и установкой ГРП, Ярославская область, Ростовский район, раб</w:t>
            </w:r>
            <w:r w:rsidR="00AC3B0F" w:rsidRPr="00807D6E">
              <w:rPr>
                <w:rFonts w:ascii="Times New Roman" w:hAnsi="Times New Roman" w:cs="Times New Roman"/>
              </w:rPr>
              <w:t>.</w:t>
            </w:r>
            <w:r w:rsidR="00AC3B0F">
              <w:rPr>
                <w:rFonts w:ascii="Times New Roman" w:hAnsi="Times New Roman" w:cs="Times New Roman"/>
              </w:rPr>
              <w:t> </w:t>
            </w:r>
            <w:r w:rsidRPr="00807D6E">
              <w:rPr>
                <w:rFonts w:ascii="Times New Roman" w:hAnsi="Times New Roman" w:cs="Times New Roman"/>
              </w:rPr>
              <w:t>пос. Ишня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2D9" w:rsidRPr="00807D6E" w:rsidRDefault="000F72D9" w:rsidP="00AD201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 xml:space="preserve">протяженность 3,856 км, </w:t>
            </w:r>
            <w:r w:rsidR="00AC3B0F">
              <w:rPr>
                <w:rFonts w:ascii="Times New Roman" w:hAnsi="Times New Roman" w:cs="Times New Roman"/>
              </w:rPr>
              <w:br/>
            </w:r>
            <w:r w:rsidRPr="00DB1B53">
              <w:rPr>
                <w:rFonts w:ascii="Times New Roman" w:hAnsi="Times New Roman" w:cs="Times New Roman"/>
                <w:spacing w:val="-14"/>
              </w:rPr>
              <w:t xml:space="preserve">P = 0,6 </w:t>
            </w:r>
            <w:r w:rsidR="00AC3B0F" w:rsidRPr="00DB1B53">
              <w:rPr>
                <w:rFonts w:ascii="Times New Roman" w:hAnsi="Times New Roman" w:cs="Times New Roman"/>
                <w:spacing w:val="-14"/>
              </w:rPr>
              <w:t>–</w:t>
            </w:r>
            <w:r w:rsidRPr="00DB1B53">
              <w:rPr>
                <w:rFonts w:ascii="Times New Roman" w:hAnsi="Times New Roman" w:cs="Times New Roman"/>
                <w:spacing w:val="-14"/>
              </w:rPr>
              <w:t xml:space="preserve"> 0,003 МПа</w:t>
            </w:r>
            <w:r w:rsidRPr="00807D6E">
              <w:rPr>
                <w:rFonts w:ascii="Times New Roman" w:hAnsi="Times New Roman" w:cs="Times New Roman"/>
              </w:rPr>
              <w:t xml:space="preserve">, диаметр </w:t>
            </w:r>
            <w:r w:rsidR="00DB1B53">
              <w:rPr>
                <w:rFonts w:ascii="Times New Roman" w:hAnsi="Times New Roman" w:cs="Times New Roman"/>
              </w:rPr>
              <w:br/>
            </w:r>
            <w:r w:rsidRPr="00807D6E">
              <w:rPr>
                <w:rFonts w:ascii="Times New Roman" w:hAnsi="Times New Roman" w:cs="Times New Roman"/>
              </w:rPr>
              <w:t xml:space="preserve">110 </w:t>
            </w:r>
            <w:r w:rsidR="00DB1B53">
              <w:rPr>
                <w:rFonts w:ascii="Times New Roman" w:hAnsi="Times New Roman" w:cs="Times New Roman"/>
              </w:rPr>
              <w:t>–</w:t>
            </w:r>
            <w:r w:rsidRPr="00807D6E">
              <w:rPr>
                <w:rFonts w:ascii="Times New Roman" w:hAnsi="Times New Roman" w:cs="Times New Roman"/>
              </w:rPr>
              <w:t xml:space="preserve"> 63 мм, полиэтилен, диаметр </w:t>
            </w:r>
            <w:r w:rsidR="00DB1B53">
              <w:rPr>
                <w:rFonts w:ascii="Times New Roman" w:hAnsi="Times New Roman" w:cs="Times New Roman"/>
              </w:rPr>
              <w:br/>
            </w:r>
            <w:r w:rsidRPr="00807D6E">
              <w:rPr>
                <w:rFonts w:ascii="Times New Roman" w:hAnsi="Times New Roman" w:cs="Times New Roman"/>
              </w:rPr>
              <w:t xml:space="preserve">108 </w:t>
            </w:r>
            <w:r w:rsidR="00DB1B53">
              <w:rPr>
                <w:rFonts w:ascii="Times New Roman" w:hAnsi="Times New Roman" w:cs="Times New Roman"/>
              </w:rPr>
              <w:t>–</w:t>
            </w:r>
            <w:r w:rsidRPr="00807D6E">
              <w:rPr>
                <w:rFonts w:ascii="Times New Roman" w:hAnsi="Times New Roman" w:cs="Times New Roman"/>
              </w:rPr>
              <w:t xml:space="preserve"> 57 мм, сталь, ГРПШ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2D9" w:rsidRPr="00807D6E" w:rsidRDefault="000F72D9" w:rsidP="000F72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2D9" w:rsidRPr="00807D6E" w:rsidRDefault="000F72D9" w:rsidP="000F72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2D9" w:rsidRPr="00807D6E" w:rsidRDefault="000F72D9" w:rsidP="000F72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>2131,48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2D9" w:rsidRPr="00807D6E" w:rsidRDefault="000F72D9" w:rsidP="000F72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2D9" w:rsidRPr="00807D6E" w:rsidRDefault="000F72D9" w:rsidP="000F72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>2131,48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2D9" w:rsidRPr="00807D6E" w:rsidRDefault="000F72D9" w:rsidP="000F72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2D9" w:rsidRPr="00807D6E" w:rsidRDefault="000F72D9" w:rsidP="000F72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2D9" w:rsidRPr="00807D6E" w:rsidRDefault="000F72D9" w:rsidP="000F72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>IV кв. 2019 г.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2D9" w:rsidRPr="00807D6E" w:rsidRDefault="000F72D9" w:rsidP="000F72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>IV кв. 2020 г.</w:t>
            </w:r>
          </w:p>
        </w:tc>
      </w:tr>
      <w:tr w:rsidR="008E4F73" w:rsidRPr="00807D6E" w:rsidTr="00BC0624">
        <w:trPr>
          <w:trHeight w:val="4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73" w:rsidRPr="00807D6E" w:rsidRDefault="008E4F73" w:rsidP="008E4F7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>1.2</w:t>
            </w:r>
            <w:r w:rsidR="00DB1B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73" w:rsidRPr="00807D6E" w:rsidRDefault="008E4F73" w:rsidP="008E4F7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 xml:space="preserve">Распределительные сети газоснабжения жилых домов </w:t>
            </w:r>
          </w:p>
          <w:p w:rsidR="008E4F73" w:rsidRPr="00807D6E" w:rsidRDefault="008E4F73" w:rsidP="008E4F7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 xml:space="preserve">ул. Комсомольской, </w:t>
            </w:r>
          </w:p>
          <w:p w:rsidR="008E4F73" w:rsidRPr="00807D6E" w:rsidRDefault="008E4F73" w:rsidP="008E4F7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 xml:space="preserve">ул. Ленина, </w:t>
            </w:r>
          </w:p>
          <w:p w:rsidR="008E4F73" w:rsidRPr="00807D6E" w:rsidRDefault="008E4F73" w:rsidP="008E4F7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 xml:space="preserve">ул. Островского, </w:t>
            </w:r>
          </w:p>
          <w:p w:rsidR="008E4F73" w:rsidRPr="00807D6E" w:rsidRDefault="008E4F73" w:rsidP="008E4F7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 xml:space="preserve">ул. Пионерской </w:t>
            </w:r>
          </w:p>
          <w:p w:rsidR="008E4F73" w:rsidRPr="00807D6E" w:rsidRDefault="008E4F73" w:rsidP="008E4F7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>пос. Волга Некоузского района Ярославской области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73" w:rsidRPr="00807D6E" w:rsidRDefault="008E4F73" w:rsidP="006E6C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 xml:space="preserve">протяженность 2,048 км, </w:t>
            </w:r>
            <w:r w:rsidR="006E6C83">
              <w:rPr>
                <w:rFonts w:ascii="Times New Roman" w:hAnsi="Times New Roman" w:cs="Times New Roman"/>
              </w:rPr>
              <w:br/>
            </w:r>
            <w:r w:rsidRPr="006E6C83">
              <w:rPr>
                <w:rFonts w:ascii="Times New Roman" w:hAnsi="Times New Roman" w:cs="Times New Roman"/>
                <w:spacing w:val="-14"/>
              </w:rPr>
              <w:t xml:space="preserve">P = 0,6 </w:t>
            </w:r>
            <w:r w:rsidR="006E6C83" w:rsidRPr="006E6C83">
              <w:rPr>
                <w:rFonts w:ascii="Times New Roman" w:hAnsi="Times New Roman" w:cs="Times New Roman"/>
                <w:spacing w:val="-14"/>
              </w:rPr>
              <w:t>–</w:t>
            </w:r>
            <w:r w:rsidRPr="006E6C83">
              <w:rPr>
                <w:rFonts w:ascii="Times New Roman" w:hAnsi="Times New Roman" w:cs="Times New Roman"/>
                <w:spacing w:val="-14"/>
              </w:rPr>
              <w:t xml:space="preserve"> 0,003 МПа</w:t>
            </w:r>
            <w:r w:rsidRPr="00807D6E">
              <w:rPr>
                <w:rFonts w:ascii="Times New Roman" w:hAnsi="Times New Roman" w:cs="Times New Roman"/>
              </w:rPr>
              <w:t xml:space="preserve">, диаметр </w:t>
            </w:r>
            <w:r w:rsidR="006E6C83">
              <w:rPr>
                <w:rFonts w:ascii="Times New Roman" w:hAnsi="Times New Roman" w:cs="Times New Roman"/>
              </w:rPr>
              <w:br/>
            </w:r>
            <w:r w:rsidRPr="00807D6E">
              <w:rPr>
                <w:rFonts w:ascii="Times New Roman" w:hAnsi="Times New Roman" w:cs="Times New Roman"/>
              </w:rPr>
              <w:t xml:space="preserve">160 </w:t>
            </w:r>
            <w:r w:rsidR="006E6C83">
              <w:rPr>
                <w:rFonts w:ascii="Times New Roman" w:hAnsi="Times New Roman" w:cs="Times New Roman"/>
              </w:rPr>
              <w:t>–</w:t>
            </w:r>
            <w:r w:rsidRPr="00807D6E">
              <w:rPr>
                <w:rFonts w:ascii="Times New Roman" w:hAnsi="Times New Roman" w:cs="Times New Roman"/>
              </w:rPr>
              <w:t xml:space="preserve"> 63 мм, полиэтилен, диаметр 57 мм, сталь, ГРПШ (</w:t>
            </w:r>
            <w:r w:rsidR="006E6C83" w:rsidRPr="00807D6E">
              <w:rPr>
                <w:rFonts w:ascii="Times New Roman" w:hAnsi="Times New Roman" w:cs="Times New Roman"/>
              </w:rPr>
              <w:t>2</w:t>
            </w:r>
            <w:r w:rsidR="006E6C83">
              <w:rPr>
                <w:rFonts w:ascii="Times New Roman" w:hAnsi="Times New Roman" w:cs="Times New Roman"/>
              </w:rPr>
              <w:t> </w:t>
            </w:r>
            <w:r w:rsidRPr="00807D6E">
              <w:rPr>
                <w:rFonts w:ascii="Times New Roman" w:hAnsi="Times New Roman" w:cs="Times New Roman"/>
              </w:rPr>
              <w:t>шт.)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73" w:rsidRPr="00807D6E" w:rsidRDefault="008E4F73" w:rsidP="00800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73" w:rsidRPr="00807D6E" w:rsidRDefault="008E4F73" w:rsidP="00800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73" w:rsidRPr="00807D6E" w:rsidRDefault="008E4F73" w:rsidP="00800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>3009,27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73" w:rsidRPr="00807D6E" w:rsidRDefault="008E4F73" w:rsidP="00800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73" w:rsidRPr="00807D6E" w:rsidRDefault="008E4F73" w:rsidP="00800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>3009,27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73" w:rsidRPr="00807D6E" w:rsidRDefault="008E4F73" w:rsidP="00800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73" w:rsidRPr="00807D6E" w:rsidRDefault="008E4F73" w:rsidP="00800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73" w:rsidRPr="00807D6E" w:rsidRDefault="008E4F73" w:rsidP="00800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>IV кв. 2019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73" w:rsidRPr="00807D6E" w:rsidRDefault="008E4F73" w:rsidP="00800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>IV кв. 2020 г.</w:t>
            </w:r>
          </w:p>
        </w:tc>
      </w:tr>
      <w:tr w:rsidR="008002C6" w:rsidRPr="00807D6E" w:rsidTr="00BC0624">
        <w:trPr>
          <w:trHeight w:val="1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2C6" w:rsidRPr="00807D6E" w:rsidRDefault="008002C6" w:rsidP="00FB6B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>1.3</w:t>
            </w:r>
            <w:r w:rsidR="00905E0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F11" w:rsidRPr="00807D6E" w:rsidRDefault="008002C6" w:rsidP="00FB6BD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 xml:space="preserve">Распределительный газопровод низкого давления по </w:t>
            </w:r>
          </w:p>
          <w:p w:rsidR="00DE4F11" w:rsidRPr="00807D6E" w:rsidRDefault="008002C6" w:rsidP="00FB6BD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 xml:space="preserve">ул. 1-я Кольцова в </w:t>
            </w:r>
          </w:p>
          <w:p w:rsidR="008002C6" w:rsidRPr="00807D6E" w:rsidRDefault="008002C6" w:rsidP="00FB6BD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>г. Ярославле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2C6" w:rsidRPr="00807D6E" w:rsidRDefault="008002C6" w:rsidP="006E6C83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пр</w:t>
            </w:r>
            <w:r w:rsidR="006E6C83">
              <w:rPr>
                <w:rFonts w:eastAsia="Calibri" w:cs="Times New Roman"/>
                <w:sz w:val="20"/>
                <w:szCs w:val="20"/>
                <w:lang w:eastAsia="ru-RU"/>
              </w:rPr>
              <w:t xml:space="preserve">отяженность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0,915 км, </w:t>
            </w:r>
            <w:r w:rsidR="006E6C83">
              <w:rPr>
                <w:rFonts w:eastAsia="Calibri" w:cs="Times New Roman"/>
                <w:sz w:val="20"/>
                <w:szCs w:val="20"/>
                <w:lang w:eastAsia="ru-RU"/>
              </w:rPr>
              <w:br/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Р = 0,0018</w:t>
            </w:r>
            <w:r w:rsidR="006E6C83">
              <w:rPr>
                <w:rFonts w:eastAsia="Calibri" w:cs="Times New Roman"/>
                <w:sz w:val="20"/>
                <w:szCs w:val="20"/>
                <w:lang w:eastAsia="ru-RU"/>
              </w:rPr>
              <w:t xml:space="preserve"> –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0,003 МПа, диаметр 219 мм, сталь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2C6" w:rsidRPr="00807D6E" w:rsidRDefault="009A3F63" w:rsidP="00FB6BD1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2C6" w:rsidRPr="00807D6E" w:rsidRDefault="009A3F63" w:rsidP="00FB6BD1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2C6" w:rsidRPr="00807D6E" w:rsidRDefault="008002C6" w:rsidP="00FB6BD1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5291,66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2C6" w:rsidRPr="00807D6E" w:rsidRDefault="00DE4F11" w:rsidP="00FB6BD1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2C6" w:rsidRPr="00807D6E" w:rsidRDefault="008002C6" w:rsidP="00FB6BD1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5 291,66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2C6" w:rsidRPr="00807D6E" w:rsidRDefault="008002C6" w:rsidP="00A6338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2019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38A" w:rsidRPr="00807D6E" w:rsidRDefault="008002C6" w:rsidP="00A6338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8002C6" w:rsidRPr="00807D6E" w:rsidRDefault="008002C6" w:rsidP="00A6338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2C6" w:rsidRPr="00807D6E" w:rsidRDefault="008002C6" w:rsidP="00FB6BD1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2C6" w:rsidRPr="00807D6E" w:rsidRDefault="008002C6" w:rsidP="00FB6BD1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FB6BD1" w:rsidRPr="00807D6E" w:rsidTr="00BC062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D1" w:rsidRPr="00807D6E" w:rsidRDefault="00FB6BD1" w:rsidP="00FB6B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7D6E">
              <w:rPr>
                <w:rFonts w:ascii="Times New Roman" w:hAnsi="Times New Roman" w:cs="Times New Roman"/>
              </w:rPr>
              <w:t>1.4</w:t>
            </w:r>
            <w:r w:rsidR="00905E0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F67" w:rsidRPr="00807D6E" w:rsidRDefault="006E6C83" w:rsidP="00FB6BD1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>
              <w:rPr>
                <w:rFonts w:eastAsia="Calibri" w:cs="Times New Roman"/>
                <w:sz w:val="20"/>
                <w:szCs w:val="20"/>
                <w:lang w:eastAsia="ru-RU"/>
              </w:rPr>
              <w:t xml:space="preserve">Межпоселковый </w:t>
            </w:r>
            <w:r w:rsidR="00FB6BD1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газопровод высокого </w:t>
            </w:r>
            <w:r w:rsidR="00FB6BD1"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давления г. Углич (левый берег)</w:t>
            </w:r>
            <w:r w:rsidR="00F50F67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–</w:t>
            </w:r>
            <w:r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:rsidR="00F50F67" w:rsidRPr="00807D6E" w:rsidRDefault="00FB6BD1" w:rsidP="00FB6BD1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дер. Бурмасово с разводящими сетями по д</w:t>
            </w:r>
            <w:r w:rsidR="00F50F67" w:rsidRPr="00807D6E">
              <w:rPr>
                <w:rFonts w:eastAsia="Calibri" w:cs="Times New Roman"/>
                <w:sz w:val="20"/>
                <w:szCs w:val="20"/>
                <w:lang w:eastAsia="ru-RU"/>
              </w:rPr>
              <w:t>ер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. Бурмасово, </w:t>
            </w:r>
          </w:p>
          <w:p w:rsidR="00F50F67" w:rsidRPr="00807D6E" w:rsidRDefault="00FB6BD1" w:rsidP="00FB6BD1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дер. Полино, </w:t>
            </w:r>
          </w:p>
          <w:p w:rsidR="00F50F67" w:rsidRPr="00807D6E" w:rsidRDefault="00FB6BD1" w:rsidP="00FB6BD1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дер. Савинское, </w:t>
            </w:r>
          </w:p>
          <w:p w:rsidR="00FB6BD1" w:rsidRPr="00807D6E" w:rsidRDefault="00FB6BD1" w:rsidP="00FB6BD1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дер. Заручье Углического района Ярославской области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D1" w:rsidRPr="00807D6E" w:rsidRDefault="00FB6BD1" w:rsidP="00D15EB8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 xml:space="preserve">протяженность 7,5 км г/вд, </w:t>
            </w:r>
            <w:r w:rsidR="006E6C83">
              <w:rPr>
                <w:rFonts w:eastAsia="Calibri" w:cs="Times New Roman"/>
                <w:sz w:val="20"/>
                <w:szCs w:val="20"/>
                <w:lang w:eastAsia="ru-RU"/>
              </w:rPr>
              <w:br/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 xml:space="preserve">4,64 г/нд, </w:t>
            </w:r>
            <w:r w:rsidR="006E6C83">
              <w:rPr>
                <w:rFonts w:eastAsia="Calibri" w:cs="Times New Roman"/>
                <w:sz w:val="20"/>
                <w:szCs w:val="20"/>
                <w:lang w:eastAsia="ru-RU"/>
              </w:rPr>
              <w:br/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Р =</w:t>
            </w:r>
            <w:r w:rsidR="006E6C83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0,6, 0,0018</w:t>
            </w:r>
            <w:r w:rsidR="00D15EB8">
              <w:rPr>
                <w:rFonts w:eastAsia="Calibri" w:cs="Times New Roman"/>
                <w:sz w:val="20"/>
                <w:szCs w:val="20"/>
                <w:lang w:eastAsia="ru-RU"/>
              </w:rPr>
              <w:t xml:space="preserve"> –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0,003 МПа, диаметр </w:t>
            </w:r>
            <w:r w:rsidR="00D15EB8">
              <w:rPr>
                <w:rFonts w:eastAsia="Calibri" w:cs="Times New Roman"/>
                <w:sz w:val="20"/>
                <w:szCs w:val="20"/>
                <w:lang w:eastAsia="ru-RU"/>
              </w:rPr>
              <w:br/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63</w:t>
            </w:r>
            <w:r w:rsidR="00D15EB8">
              <w:rPr>
                <w:rFonts w:eastAsia="Calibri" w:cs="Times New Roman"/>
                <w:sz w:val="20"/>
                <w:szCs w:val="20"/>
                <w:lang w:eastAsia="ru-RU"/>
              </w:rPr>
              <w:t xml:space="preserve"> –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225 мм, полиэтилен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D1" w:rsidRPr="00807D6E" w:rsidRDefault="00FB6BD1" w:rsidP="00D15EB8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5900,00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D1" w:rsidRPr="00807D6E" w:rsidRDefault="009A3F63" w:rsidP="00D67B09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D1" w:rsidRPr="00807D6E" w:rsidRDefault="00FB6BD1" w:rsidP="00F41280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D1" w:rsidRPr="00807D6E" w:rsidRDefault="00DE4F11" w:rsidP="004302A1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D1" w:rsidRPr="00807D6E" w:rsidRDefault="00FB6BD1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5 900,00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D1" w:rsidRPr="00807D6E" w:rsidRDefault="00FB6BD1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D1" w:rsidRPr="00807D6E" w:rsidRDefault="00FB6BD1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D1" w:rsidRPr="00807D6E" w:rsidRDefault="00FB6BD1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D1" w:rsidRPr="00807D6E" w:rsidRDefault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FB6BD1" w:rsidRPr="00807D6E" w:rsidTr="00BC062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D1" w:rsidRPr="00807D6E" w:rsidRDefault="00FB6BD1" w:rsidP="00FB6BD1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1.5</w:t>
            </w:r>
            <w:r w:rsidR="00905E0A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D1" w:rsidRPr="00807D6E" w:rsidRDefault="00FB6BD1" w:rsidP="00FB6BD1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Межпоселковый газопровод от </w:t>
            </w:r>
          </w:p>
          <w:p w:rsidR="00FB6BD1" w:rsidRPr="00807D6E" w:rsidRDefault="00FB6BD1" w:rsidP="00FB6BD1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дер. Ермаково до </w:t>
            </w:r>
          </w:p>
          <w:p w:rsidR="00FB6BD1" w:rsidRPr="00807D6E" w:rsidRDefault="00FB6BD1" w:rsidP="00FB6BD1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дер. Митино с присоединением </w:t>
            </w:r>
          </w:p>
          <w:p w:rsidR="00FB6BD1" w:rsidRPr="00807D6E" w:rsidRDefault="00FB6BD1" w:rsidP="00FB6BD1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дер. Харино, </w:t>
            </w:r>
          </w:p>
          <w:p w:rsidR="00FB6BD1" w:rsidRPr="00807D6E" w:rsidRDefault="00FB6BD1" w:rsidP="00FB6BD1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дер. Починок Любимского района Ярославской области с учетом разводящих сетей и установкой ГРПШ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E0A" w:rsidRDefault="00FB6BD1" w:rsidP="00905E0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протяженность 12,50 км, </w:t>
            </w:r>
            <w:r w:rsidR="00D15EB8">
              <w:rPr>
                <w:rFonts w:eastAsia="Calibri" w:cs="Times New Roman"/>
                <w:sz w:val="20"/>
                <w:szCs w:val="20"/>
                <w:lang w:eastAsia="ru-RU"/>
              </w:rPr>
              <w:br/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Р = 0,6</w:t>
            </w:r>
            <w:r w:rsidR="00D15EB8">
              <w:rPr>
                <w:rFonts w:eastAsia="Calibri" w:cs="Times New Roman"/>
                <w:sz w:val="20"/>
                <w:szCs w:val="20"/>
                <w:lang w:eastAsia="ru-RU"/>
              </w:rPr>
              <w:t xml:space="preserve"> –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0,003 МПа,</w:t>
            </w:r>
            <w:r w:rsidR="00D15EB8" w:rsidRPr="00807D6E" w:rsidDel="00D15EB8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диаметр </w:t>
            </w:r>
          </w:p>
          <w:p w:rsidR="00FB6BD1" w:rsidRPr="00807D6E" w:rsidRDefault="00905E0A" w:rsidP="00905E0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63</w:t>
            </w:r>
            <w:r>
              <w:rPr>
                <w:rFonts w:eastAsia="Calibri" w:cs="Times New Roman"/>
                <w:sz w:val="20"/>
                <w:szCs w:val="20"/>
                <w:lang w:eastAsia="ru-RU"/>
              </w:rPr>
              <w:t xml:space="preserve"> – </w:t>
            </w:r>
            <w:r w:rsidR="00FB6BD1" w:rsidRPr="00807D6E">
              <w:rPr>
                <w:rFonts w:eastAsia="Calibri" w:cs="Times New Roman"/>
                <w:sz w:val="20"/>
                <w:szCs w:val="20"/>
                <w:lang w:eastAsia="ru-RU"/>
              </w:rPr>
              <w:t>160</w:t>
            </w:r>
            <w:r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="00FB6BD1" w:rsidRPr="00807D6E">
              <w:rPr>
                <w:rFonts w:eastAsia="Calibri" w:cs="Times New Roman"/>
                <w:sz w:val="20"/>
                <w:szCs w:val="20"/>
                <w:lang w:eastAsia="ru-RU"/>
              </w:rPr>
              <w:t>мм, полиэтилен, диаметр 57 мм, сталь, ГРПШ (</w:t>
            </w:r>
            <w:r w:rsidR="00D15EB8" w:rsidRPr="00807D6E">
              <w:rPr>
                <w:rFonts w:eastAsia="Calibri" w:cs="Times New Roman"/>
                <w:sz w:val="20"/>
                <w:szCs w:val="20"/>
                <w:lang w:eastAsia="ru-RU"/>
              </w:rPr>
              <w:t>2</w:t>
            </w:r>
            <w:r w:rsidR="00D15EB8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="00FB6BD1" w:rsidRPr="00807D6E">
              <w:rPr>
                <w:rFonts w:eastAsia="Calibri" w:cs="Times New Roman"/>
                <w:sz w:val="20"/>
                <w:szCs w:val="20"/>
                <w:lang w:eastAsia="ru-RU"/>
              </w:rPr>
              <w:t>шт</w:t>
            </w:r>
            <w:r w:rsidR="00D15EB8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  <w:r w:rsidR="00FB6BD1" w:rsidRPr="00807D6E">
              <w:rPr>
                <w:rFonts w:eastAsia="Calibri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D1" w:rsidRPr="00807D6E" w:rsidRDefault="00FB6BD1" w:rsidP="00FB6BD1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6424,43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D1" w:rsidRPr="00807D6E" w:rsidRDefault="009A3F63" w:rsidP="00FB6BD1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D1" w:rsidRPr="00807D6E" w:rsidRDefault="00FB6BD1" w:rsidP="00FB6BD1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D1" w:rsidRPr="00807D6E" w:rsidRDefault="009A3F63" w:rsidP="00FB6BD1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D1" w:rsidRPr="00807D6E" w:rsidRDefault="00FB6BD1" w:rsidP="00FB6BD1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6 424,43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D1" w:rsidRPr="00807D6E" w:rsidRDefault="00FB6BD1" w:rsidP="00FB6BD1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D1" w:rsidRPr="00807D6E" w:rsidRDefault="00FB6BD1" w:rsidP="00FB6BD1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D1" w:rsidRPr="00807D6E" w:rsidRDefault="00FB6BD1" w:rsidP="00FB6BD1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D1" w:rsidRPr="00807D6E" w:rsidRDefault="009D1D56" w:rsidP="00FB6BD1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A3F63" w:rsidRPr="00807D6E" w:rsidTr="00BC0624">
        <w:trPr>
          <w:trHeight w:val="1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830D6B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1.6</w:t>
            </w:r>
            <w:r w:rsidR="00905E0A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830D6B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Газопровод в с. Сопелки Туношенского сельского поселения Ярославского МР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E15C99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протяженность 1,2 км, Р = 0,6</w:t>
            </w:r>
            <w:r w:rsidR="00E15C99">
              <w:rPr>
                <w:rFonts w:eastAsia="Calibri" w:cs="Times New Roman"/>
                <w:sz w:val="20"/>
                <w:szCs w:val="20"/>
                <w:lang w:eastAsia="ru-RU"/>
              </w:rPr>
              <w:t xml:space="preserve"> –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0,003 МПа,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br/>
              <w:t>диаметр 160 мм, полиэтилен, диаметр 57 мм, сталь, ГРПШ (</w:t>
            </w:r>
            <w:r w:rsidR="00E15C99" w:rsidRPr="00807D6E">
              <w:rPr>
                <w:rFonts w:eastAsia="Calibri" w:cs="Times New Roman"/>
                <w:sz w:val="20"/>
                <w:szCs w:val="20"/>
                <w:lang w:eastAsia="ru-RU"/>
              </w:rPr>
              <w:t>1</w:t>
            </w:r>
            <w:r w:rsidR="00E15C99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шт.)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A3F63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A3F63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830D6B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6 089,59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A3F63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830D6B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6 089,59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830D6B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830D6B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830D6B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830D6B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A3F63" w:rsidRPr="00807D6E" w:rsidTr="00BC0624">
        <w:trPr>
          <w:trHeight w:val="3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8B2C60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1.7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E15C99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Строительство распределительного газопровода высокого и среднего давления на деревни: Васильевское, Орешки, Агеево, Ескино Некрасовского МР ЯО</w:t>
            </w:r>
            <w:r w:rsidR="00E15C99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="00E15C99" w:rsidRPr="00807D6E">
              <w:rPr>
                <w:rFonts w:eastAsia="Calibri" w:cs="Times New Roman"/>
                <w:sz w:val="20"/>
                <w:szCs w:val="20"/>
                <w:lang w:eastAsia="ru-RU"/>
              </w:rPr>
              <w:t>1</w:t>
            </w:r>
            <w:r w:rsidR="00E15C99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F50F67" w:rsidP="00BC0624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п</w:t>
            </w:r>
            <w:r w:rsidR="009A3F63" w:rsidRPr="00807D6E">
              <w:rPr>
                <w:rFonts w:eastAsia="Calibri" w:cs="Times New Roman"/>
                <w:sz w:val="20"/>
                <w:szCs w:val="20"/>
                <w:lang w:eastAsia="ru-RU"/>
              </w:rPr>
              <w:t>ротяженность 4,99 км, Р = 0,6</w:t>
            </w:r>
            <w:r w:rsidR="00E15C99">
              <w:rPr>
                <w:rFonts w:eastAsia="Calibri" w:cs="Times New Roman"/>
                <w:sz w:val="20"/>
                <w:szCs w:val="20"/>
                <w:lang w:eastAsia="ru-RU"/>
              </w:rPr>
              <w:t xml:space="preserve"> – </w:t>
            </w:r>
            <w:r w:rsidR="009A3F63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0,003 МПа, диаметр </w:t>
            </w:r>
            <w:r w:rsidR="00E15C99">
              <w:rPr>
                <w:rFonts w:eastAsia="Calibri" w:cs="Times New Roman"/>
                <w:sz w:val="20"/>
                <w:szCs w:val="20"/>
                <w:lang w:eastAsia="ru-RU"/>
              </w:rPr>
              <w:br/>
            </w:r>
            <w:r w:rsidR="00BC0624" w:rsidRPr="00807D6E">
              <w:rPr>
                <w:rFonts w:eastAsia="Calibri" w:cs="Times New Roman"/>
                <w:sz w:val="20"/>
                <w:szCs w:val="20"/>
                <w:lang w:eastAsia="ru-RU"/>
              </w:rPr>
              <w:t>90</w:t>
            </w:r>
            <w:r w:rsidR="00E15C99">
              <w:rPr>
                <w:rFonts w:eastAsia="Calibri" w:cs="Times New Roman"/>
                <w:sz w:val="20"/>
                <w:szCs w:val="20"/>
                <w:lang w:eastAsia="ru-RU"/>
              </w:rPr>
              <w:t xml:space="preserve"> – </w:t>
            </w:r>
            <w:r w:rsidR="00BC0624" w:rsidRPr="00807D6E">
              <w:rPr>
                <w:rFonts w:eastAsia="Calibri" w:cs="Times New Roman"/>
                <w:sz w:val="20"/>
                <w:szCs w:val="20"/>
                <w:lang w:eastAsia="ru-RU"/>
              </w:rPr>
              <w:t>160</w:t>
            </w:r>
            <w:r w:rsidR="009A3F63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мм, полиэтилен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A3F63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A3F63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8B2C60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12 284,06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A3F63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8B2C60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12 284,06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8B2C60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8B2C60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8B2C60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8B2C60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A3F63" w:rsidRPr="00807D6E" w:rsidTr="00BC0624">
        <w:trPr>
          <w:trHeight w:val="12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0F7C32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1.8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0F7C32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Межпоселковый газопровод высокого давления </w:t>
            </w:r>
          </w:p>
          <w:p w:rsidR="009A3F63" w:rsidRPr="00807D6E" w:rsidRDefault="009A3F63" w:rsidP="000F7C32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пос. Семибратово, </w:t>
            </w:r>
          </w:p>
          <w:p w:rsidR="009A3F63" w:rsidRPr="00807D6E" w:rsidRDefault="009A3F63" w:rsidP="000F7C32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ул. Сплавная –</w:t>
            </w:r>
            <w:r w:rsidR="00D31EE1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:rsidR="00F50F67" w:rsidRPr="00807D6E" w:rsidRDefault="009A3F63" w:rsidP="000F7C32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дер. Левково </w:t>
            </w:r>
            <w:r w:rsidR="00F50F67" w:rsidRPr="00807D6E">
              <w:rPr>
                <w:rFonts w:eastAsia="Calibri" w:cs="Times New Roman"/>
                <w:sz w:val="20"/>
                <w:szCs w:val="20"/>
                <w:lang w:eastAsia="ru-RU"/>
              </w:rPr>
              <w:t>–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:rsidR="009A3F63" w:rsidRPr="00807D6E" w:rsidRDefault="009A3F63" w:rsidP="000F7C32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дер. Бородино Ростовского муниципального района Ярославской области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6E6C83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протяженность 3,383 км, диаметр 63 мм, полиэтилен, ГРПШ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A3F63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A3F63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0F7C32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0F7C32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0F7C32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0F7C32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0F7C32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0F7C32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D1D56" w:rsidP="000F7C32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073DAE" w:rsidRPr="00807D6E" w:rsidTr="00BC0624">
        <w:trPr>
          <w:trHeight w:val="2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DAE" w:rsidRPr="00807D6E" w:rsidRDefault="00073DAE" w:rsidP="00073DAE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DAE" w:rsidRPr="00807D6E" w:rsidRDefault="00073DAE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Итого по разделу 1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DAE" w:rsidRPr="00807D6E" w:rsidRDefault="00073DAE" w:rsidP="00073DAE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DAE" w:rsidRPr="00807D6E" w:rsidRDefault="00073DAE" w:rsidP="00073DAE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12324,43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DAE" w:rsidRPr="00807D6E" w:rsidRDefault="009D1D56" w:rsidP="00073DAE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DAE" w:rsidRPr="00807D6E" w:rsidRDefault="00073DAE" w:rsidP="00073DAE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29106,06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DAE" w:rsidRPr="00807D6E" w:rsidRDefault="00073DAE" w:rsidP="00073DAE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DAE" w:rsidRPr="00807D6E" w:rsidRDefault="00073DAE" w:rsidP="00073DAE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41430,49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DAE" w:rsidRPr="00807D6E" w:rsidRDefault="00073DAE" w:rsidP="00073DAE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DAE" w:rsidRPr="00807D6E" w:rsidRDefault="00073DAE" w:rsidP="00073DAE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DAE" w:rsidRPr="00807D6E" w:rsidRDefault="00073DAE" w:rsidP="00073DAE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DAE" w:rsidRPr="00807D6E" w:rsidRDefault="00073DAE" w:rsidP="00073DAE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8E4F73" w:rsidRPr="00807D6E" w:rsidTr="00BC0624">
        <w:trPr>
          <w:trHeight w:val="70"/>
        </w:trPr>
        <w:tc>
          <w:tcPr>
            <w:tcW w:w="151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73" w:rsidRPr="00807D6E" w:rsidRDefault="008E4F73" w:rsidP="000F72D9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2. Реконструкция и модернизация газораспределительных систем, сооружений и отдельных объектов газоснабжения</w:t>
            </w:r>
          </w:p>
        </w:tc>
      </w:tr>
      <w:tr w:rsidR="008E4F73" w:rsidRPr="00807D6E" w:rsidTr="00BC0624">
        <w:trPr>
          <w:trHeight w:val="97"/>
        </w:trPr>
        <w:tc>
          <w:tcPr>
            <w:tcW w:w="151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73" w:rsidRPr="00807D6E" w:rsidRDefault="008E4F73" w:rsidP="000F72D9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2.1. Реконструкция газораспределительных систем, сооружений</w:t>
            </w:r>
          </w:p>
        </w:tc>
      </w:tr>
      <w:tr w:rsidR="008E4F73" w:rsidRPr="00807D6E" w:rsidTr="00BC0624">
        <w:trPr>
          <w:trHeight w:val="142"/>
        </w:trPr>
        <w:tc>
          <w:tcPr>
            <w:tcW w:w="151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73" w:rsidRPr="00807D6E" w:rsidRDefault="008E4F73" w:rsidP="00073DAE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 xml:space="preserve">2.1.1. </w:t>
            </w:r>
            <w:r w:rsidR="00073DAE" w:rsidRPr="00807D6E">
              <w:rPr>
                <w:rFonts w:cs="Times New Roman"/>
                <w:sz w:val="20"/>
                <w:szCs w:val="20"/>
                <w:lang w:eastAsia="ru-RU"/>
              </w:rPr>
              <w:t>Техническое перевооружение газорегуляторных пунктов</w:t>
            </w:r>
          </w:p>
        </w:tc>
      </w:tr>
      <w:tr w:rsidR="00073DAE" w:rsidRPr="00807D6E" w:rsidTr="00BC0624">
        <w:trPr>
          <w:trHeight w:val="2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E" w:rsidRPr="00807D6E" w:rsidRDefault="00073DAE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2.1.1.1</w:t>
            </w:r>
            <w:r w:rsidR="00D31EE1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4BC" w:rsidRPr="00807D6E" w:rsidRDefault="00073DAE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ШРП </w:t>
            </w:r>
            <w:r w:rsidR="00D31EE1">
              <w:rPr>
                <w:rFonts w:eastAsia="Calibri" w:cs="Times New Roman"/>
                <w:sz w:val="20"/>
                <w:szCs w:val="20"/>
                <w:lang w:eastAsia="ru-RU"/>
              </w:rPr>
              <w:t>№</w:t>
            </w:r>
            <w:r w:rsidR="00D31EE1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14, Некоузский район, с. Лацкое, </w:t>
            </w:r>
          </w:p>
          <w:p w:rsidR="00073DAE" w:rsidRPr="00807D6E" w:rsidRDefault="00073DAE" w:rsidP="001D52A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ИН М30118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E" w:rsidRPr="00807D6E" w:rsidRDefault="00073DAE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ШРП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E" w:rsidRPr="00807D6E" w:rsidRDefault="00073DAE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54,64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E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E" w:rsidRPr="00807D6E" w:rsidRDefault="00073DAE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692,86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E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E" w:rsidRPr="00807D6E" w:rsidRDefault="00073DAE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747,50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E" w:rsidRPr="00807D6E" w:rsidRDefault="00073DAE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73DAE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073DAE" w:rsidRPr="00807D6E" w:rsidRDefault="00073DAE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E" w:rsidRPr="00807D6E" w:rsidRDefault="00073DAE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E" w:rsidRPr="00807D6E" w:rsidRDefault="00073DAE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073DAE" w:rsidRPr="00807D6E" w:rsidTr="00BC0624">
        <w:trPr>
          <w:trHeight w:val="1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E" w:rsidRPr="00807D6E" w:rsidRDefault="00073DAE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2.1.1.2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4BC" w:rsidRPr="00807D6E" w:rsidRDefault="00073DAE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ГРП </w:t>
            </w:r>
            <w:r w:rsidR="00D31EE1">
              <w:rPr>
                <w:rFonts w:eastAsia="Calibri" w:cs="Times New Roman"/>
                <w:sz w:val="20"/>
                <w:szCs w:val="20"/>
                <w:lang w:eastAsia="ru-RU"/>
              </w:rPr>
              <w:t>№</w:t>
            </w:r>
            <w:r w:rsidR="00D31EE1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3, Некоузский район, пос. Волга,</w:t>
            </w:r>
          </w:p>
          <w:p w:rsidR="00073DAE" w:rsidRPr="00807D6E" w:rsidRDefault="00073DAE" w:rsidP="001D52A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ул. Ленина, ИН М30114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E" w:rsidRPr="00807D6E" w:rsidRDefault="00073DAE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линии редуцирования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E" w:rsidRPr="00807D6E" w:rsidRDefault="00073DAE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E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E" w:rsidRPr="00807D6E" w:rsidRDefault="00073DAE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3490,12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E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E" w:rsidRPr="00807D6E" w:rsidRDefault="00073DAE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3566,27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E" w:rsidRPr="00807D6E" w:rsidRDefault="00073DAE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73DAE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073DAE" w:rsidRPr="00807D6E" w:rsidRDefault="00073DAE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E" w:rsidRPr="00807D6E" w:rsidRDefault="00073DAE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E" w:rsidRPr="00807D6E" w:rsidRDefault="00073DAE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120B82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2.1.1.3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4BC" w:rsidRPr="00807D6E" w:rsidRDefault="00120B82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ГРП </w:t>
            </w:r>
            <w:r w:rsidR="00D31EE1">
              <w:rPr>
                <w:rFonts w:eastAsia="Calibri" w:cs="Times New Roman"/>
                <w:sz w:val="20"/>
                <w:szCs w:val="20"/>
                <w:lang w:eastAsia="ru-RU"/>
              </w:rPr>
              <w:t>№</w:t>
            </w:r>
            <w:r w:rsidR="00D31EE1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66</w:t>
            </w:r>
            <w:r w:rsidR="00D31EE1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г. Углич, </w:t>
            </w:r>
          </w:p>
          <w:p w:rsidR="00D124BC" w:rsidRPr="00807D6E" w:rsidRDefault="00120B82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ул. Луначарского, </w:t>
            </w:r>
          </w:p>
          <w:p w:rsidR="00120B82" w:rsidRPr="00807D6E" w:rsidRDefault="00120B82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ИН У030060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линии редуцирования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881,04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957,19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120B82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2.1.1.4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4BC" w:rsidRPr="00807D6E" w:rsidRDefault="00120B82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ГРП </w:t>
            </w:r>
            <w:r w:rsidR="00D31EE1">
              <w:rPr>
                <w:rFonts w:eastAsia="Calibri" w:cs="Times New Roman"/>
                <w:sz w:val="20"/>
                <w:szCs w:val="20"/>
                <w:lang w:eastAsia="ru-RU"/>
              </w:rPr>
              <w:t>№</w:t>
            </w:r>
            <w:r w:rsidR="00D31EE1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67</w:t>
            </w:r>
            <w:r w:rsidR="00D31EE1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г. Углич,</w:t>
            </w:r>
          </w:p>
          <w:p w:rsidR="00D124BC" w:rsidRPr="00807D6E" w:rsidRDefault="00120B82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мкр. Цветочный, </w:t>
            </w:r>
          </w:p>
          <w:p w:rsidR="00120B82" w:rsidRPr="00807D6E" w:rsidRDefault="00120B82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ИН У030082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линии редуцирования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881,04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957,19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</w:t>
            </w:r>
          </w:p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120B82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2.1.1.5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CEA" w:rsidRDefault="00120B82" w:rsidP="00E52CE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ШРП №</w:t>
            </w:r>
            <w:r w:rsidR="00D31EE1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18</w:t>
            </w:r>
            <w:r w:rsidR="00D31EE1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с. Новый Некоуз,</w:t>
            </w:r>
            <w:r w:rsidR="002148CA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пер.</w:t>
            </w:r>
            <w:r w:rsidR="00F95D73" w:rsidRPr="00807D6E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Тракторный</w:t>
            </w:r>
            <w:r w:rsidR="00E52CEA">
              <w:rPr>
                <w:rFonts w:eastAsia="Calibri" w:cs="Times New Roman"/>
                <w:sz w:val="20"/>
                <w:szCs w:val="20"/>
                <w:lang w:eastAsia="ru-RU"/>
              </w:rPr>
              <w:t xml:space="preserve">, </w:t>
            </w:r>
          </w:p>
          <w:p w:rsidR="00120B82" w:rsidRPr="00807D6E" w:rsidRDefault="00E52CEA" w:rsidP="00E52CE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>
              <w:rPr>
                <w:rFonts w:eastAsia="Calibri" w:cs="Times New Roman"/>
                <w:sz w:val="20"/>
                <w:szCs w:val="20"/>
                <w:lang w:eastAsia="ru-RU"/>
              </w:rPr>
              <w:t>ИН М30121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ШРП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54,64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1577,49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1632,13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120B82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2.1.1.6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73" w:rsidRPr="00807D6E" w:rsidRDefault="00120B82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ГРП №</w:t>
            </w:r>
            <w:r w:rsidR="00F95D73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5</w:t>
            </w:r>
            <w:r w:rsidR="00961542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с. Новый Некоуз, </w:t>
            </w:r>
          </w:p>
          <w:p w:rsidR="00F95D73" w:rsidRPr="00807D6E" w:rsidRDefault="00120B82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ул. Мелиораторов</w:t>
            </w:r>
            <w:r w:rsidR="00E52CEA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:rsidR="00120B82" w:rsidRPr="00807D6E" w:rsidRDefault="00E52CEA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>
              <w:rPr>
                <w:rFonts w:eastAsia="Calibri" w:cs="Times New Roman"/>
                <w:sz w:val="20"/>
                <w:szCs w:val="20"/>
                <w:lang w:eastAsia="ru-RU"/>
              </w:rPr>
              <w:t>ИН М30113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 xml:space="preserve">техническое перевооружение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в части замены линии редуцирования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76,15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1577,49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1653,64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82" w:rsidRPr="00807D6E" w:rsidRDefault="00120B82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2.1.1.7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73" w:rsidRPr="00807D6E" w:rsidRDefault="009D1D56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ШРП №</w:t>
            </w:r>
            <w:r w:rsidR="00F95D73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27, г. Мышкин, ул. Энергетиков</w:t>
            </w:r>
            <w:r w:rsidR="00E52CEA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:rsidR="009D1D56" w:rsidRPr="00807D6E" w:rsidRDefault="00E52CEA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>
              <w:rPr>
                <w:rFonts w:eastAsia="Calibri" w:cs="Times New Roman"/>
                <w:sz w:val="20"/>
                <w:szCs w:val="20"/>
                <w:lang w:eastAsia="ru-RU"/>
              </w:rPr>
              <w:t>ИН М30116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ШРП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54,64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1577,49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1632,13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2.1.1.8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73" w:rsidRPr="00807D6E" w:rsidRDefault="00F95D73" w:rsidP="00F95D73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ШРП № 32</w:t>
            </w:r>
            <w:r w:rsidR="00961542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с. </w:t>
            </w:r>
            <w:r w:rsidR="009D1D56" w:rsidRPr="00807D6E">
              <w:rPr>
                <w:rFonts w:eastAsia="Calibri" w:cs="Times New Roman"/>
                <w:sz w:val="20"/>
                <w:szCs w:val="20"/>
                <w:lang w:eastAsia="ru-RU"/>
              </w:rPr>
              <w:t>Н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овый </w:t>
            </w:r>
            <w:r w:rsidR="009D1D56" w:rsidRPr="00807D6E">
              <w:rPr>
                <w:rFonts w:eastAsia="Calibri" w:cs="Times New Roman"/>
                <w:sz w:val="20"/>
                <w:szCs w:val="20"/>
                <w:lang w:eastAsia="ru-RU"/>
              </w:rPr>
              <w:t>Некоуз</w:t>
            </w:r>
            <w:r w:rsidR="00961542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="009D1D56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газопровод высокого давления к </w:t>
            </w:r>
          </w:p>
          <w:p w:rsidR="00F95D73" w:rsidRPr="00807D6E" w:rsidRDefault="009D1D56" w:rsidP="00F95D73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п</w:t>
            </w:r>
            <w:r w:rsidR="00F95D73" w:rsidRPr="00807D6E">
              <w:rPr>
                <w:rFonts w:eastAsia="Calibri" w:cs="Times New Roman"/>
                <w:sz w:val="20"/>
                <w:szCs w:val="20"/>
                <w:lang w:eastAsia="ru-RU"/>
              </w:rPr>
              <w:t>ос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. РТП (сельхозтехника)</w:t>
            </w:r>
            <w:r w:rsidR="00E52CEA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</w:p>
          <w:p w:rsidR="009D1D56" w:rsidRPr="00807D6E" w:rsidRDefault="00E52CEA" w:rsidP="00F95D73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>
              <w:rPr>
                <w:rFonts w:eastAsia="Calibri" w:cs="Times New Roman"/>
                <w:sz w:val="20"/>
                <w:szCs w:val="20"/>
                <w:lang w:eastAsia="ru-RU"/>
              </w:rPr>
              <w:t>ИН М30121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ШРП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54,64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1577,49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1632,13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2.1.1.9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E52CE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ШРП №</w:t>
            </w:r>
            <w:r w:rsidR="00F95D73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22</w:t>
            </w:r>
            <w:r w:rsidR="00961542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с. Новый Некоуз, пер. Дорожный</w:t>
            </w:r>
            <w:r w:rsidR="00E52CEA">
              <w:rPr>
                <w:rFonts w:eastAsia="Calibri" w:cs="Times New Roman"/>
                <w:sz w:val="20"/>
                <w:szCs w:val="20"/>
                <w:lang w:eastAsia="ru-RU"/>
              </w:rPr>
              <w:t>, ИН М30120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ШРП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54,64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1577,49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1632,13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2.1.1.10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E52CE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ШРП №</w:t>
            </w:r>
            <w:r w:rsidR="00F95D73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</w:t>
            </w:r>
            <w:r w:rsidR="00961542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Некоузский р</w:t>
            </w:r>
            <w:r w:rsidR="00F95D73" w:rsidRPr="00807D6E">
              <w:rPr>
                <w:rFonts w:eastAsia="Calibri" w:cs="Times New Roman"/>
                <w:sz w:val="20"/>
                <w:szCs w:val="20"/>
                <w:lang w:eastAsia="ru-RU"/>
              </w:rPr>
              <w:t>айон,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дер. Беловская</w:t>
            </w:r>
            <w:r w:rsidR="00E52CEA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ИН М30126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ШРП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54,64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1577,49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1632,13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2.1.1.11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ГРП </w:t>
            </w:r>
            <w:r w:rsidR="00F95D73" w:rsidRPr="00807D6E">
              <w:rPr>
                <w:rFonts w:eastAsia="Calibri" w:cs="Times New Roman"/>
                <w:sz w:val="20"/>
                <w:szCs w:val="20"/>
                <w:lang w:eastAsia="ru-RU"/>
              </w:rPr>
              <w:t>№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3, Даниловский район, дер. Кузьмино, ул. Ярославская, д. 16а, ИН Д300029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линии редуцирования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881,04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957,19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1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2.1.1.12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ГРП </w:t>
            </w:r>
            <w:r w:rsidR="00F95D73" w:rsidRPr="00807D6E">
              <w:rPr>
                <w:rFonts w:eastAsia="Calibri" w:cs="Times New Roman"/>
                <w:sz w:val="20"/>
                <w:szCs w:val="20"/>
                <w:lang w:eastAsia="ru-RU"/>
              </w:rPr>
              <w:t>№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3, Любимский район, дер. Вахромейка, ИН Д300045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линии редуцирования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881,04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957,19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2.1.1.13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ГРП </w:t>
            </w:r>
            <w:r w:rsidR="00F95D73" w:rsidRPr="00807D6E">
              <w:rPr>
                <w:rFonts w:eastAsia="Calibri" w:cs="Times New Roman"/>
                <w:sz w:val="20"/>
                <w:szCs w:val="20"/>
                <w:lang w:eastAsia="ru-RU"/>
              </w:rPr>
              <w:t>№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2, Первомайский район, пос. Пречистое, ул. Ярославская, д. 96, ИН Д300075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линии редуцирования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881,04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957,19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2.1.1.14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73" w:rsidRPr="00807D6E" w:rsidRDefault="009D1D56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ГРП </w:t>
            </w:r>
            <w:r w:rsidR="00F95D73" w:rsidRPr="00807D6E">
              <w:rPr>
                <w:rFonts w:eastAsia="Calibri" w:cs="Times New Roman"/>
                <w:sz w:val="20"/>
                <w:szCs w:val="20"/>
                <w:lang w:eastAsia="ru-RU"/>
              </w:rPr>
              <w:t>№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8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Любимский район, г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Любим,</w:t>
            </w:r>
          </w:p>
          <w:p w:rsidR="009D1D56" w:rsidRPr="00807D6E" w:rsidRDefault="009D1D56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ул. Советская, д.</w:t>
            </w:r>
            <w:r w:rsidR="00850690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101а,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Д300069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 xml:space="preserve">техническое перевооружение в части замены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линии редуцирования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76,15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881,04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957,19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2.1.1.15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F95D73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ШРП </w:t>
            </w:r>
            <w:r w:rsidR="00F95D73" w:rsidRPr="00807D6E">
              <w:rPr>
                <w:rFonts w:eastAsia="Calibri" w:cs="Times New Roman"/>
                <w:sz w:val="20"/>
                <w:szCs w:val="20"/>
                <w:lang w:eastAsia="ru-RU"/>
              </w:rPr>
              <w:t>№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16, г.</w:t>
            </w:r>
            <w:r w:rsidR="00F95D73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Данилов, ул.</w:t>
            </w:r>
            <w:r w:rsidR="00F95D73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Дорожная,</w:t>
            </w:r>
            <w:r w:rsidR="00F95D73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д.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19, Д300472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ШРП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54,64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881,04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935,68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2.1.1.16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98" w:rsidRPr="00807D6E" w:rsidRDefault="009D1D56" w:rsidP="00BB3598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ШРП </w:t>
            </w:r>
            <w:r w:rsidR="00F95D73" w:rsidRPr="00807D6E">
              <w:rPr>
                <w:rFonts w:eastAsia="Calibri" w:cs="Times New Roman"/>
                <w:sz w:val="20"/>
                <w:szCs w:val="20"/>
                <w:lang w:eastAsia="ru-RU"/>
              </w:rPr>
              <w:t>№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17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ЯО, г.</w:t>
            </w:r>
            <w:r w:rsidR="00BB3598" w:rsidRPr="00807D6E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Данилов, ул.</w:t>
            </w:r>
            <w:r w:rsidR="00BB3598" w:rsidRPr="00807D6E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Дубравная,</w:t>
            </w:r>
          </w:p>
          <w:p w:rsidR="009D1D56" w:rsidRPr="00807D6E" w:rsidRDefault="009D1D56" w:rsidP="00BB3598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Д300472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ШРП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54,64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881,04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935,68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2.1.1.17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98" w:rsidRPr="00807D6E" w:rsidRDefault="009D1D56" w:rsidP="00BB3598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ШРП </w:t>
            </w:r>
            <w:r w:rsidR="00F95D73" w:rsidRPr="00807D6E">
              <w:rPr>
                <w:rFonts w:eastAsia="Calibri" w:cs="Times New Roman"/>
                <w:sz w:val="20"/>
                <w:szCs w:val="20"/>
                <w:lang w:eastAsia="ru-RU"/>
              </w:rPr>
              <w:t>№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2,</w:t>
            </w:r>
          </w:p>
          <w:p w:rsidR="009D1D56" w:rsidRPr="00807D6E" w:rsidRDefault="00BB3598" w:rsidP="00BB3598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раб. </w:t>
            </w:r>
            <w:r w:rsidR="009D1D56" w:rsidRPr="00807D6E">
              <w:rPr>
                <w:rFonts w:eastAsia="Calibri" w:cs="Times New Roman"/>
                <w:sz w:val="20"/>
                <w:szCs w:val="20"/>
                <w:lang w:eastAsia="ru-RU"/>
              </w:rPr>
              <w:t>п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ос</w:t>
            </w:r>
            <w:r w:rsidR="009D1D56" w:rsidRPr="00807D6E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="009D1D56" w:rsidRPr="00807D6E">
              <w:rPr>
                <w:rFonts w:eastAsia="Calibri" w:cs="Times New Roman"/>
                <w:sz w:val="20"/>
                <w:szCs w:val="20"/>
                <w:lang w:eastAsia="ru-RU"/>
              </w:rPr>
              <w:t>Пречистое, ул.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="009D1D56" w:rsidRPr="00807D6E">
              <w:rPr>
                <w:rFonts w:eastAsia="Calibri" w:cs="Times New Roman"/>
                <w:sz w:val="20"/>
                <w:szCs w:val="20"/>
                <w:lang w:eastAsia="ru-RU"/>
              </w:rPr>
              <w:t>Ленина/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ул. </w:t>
            </w:r>
            <w:r w:rsidR="009D1D56" w:rsidRPr="00807D6E">
              <w:rPr>
                <w:rFonts w:eastAsia="Calibri" w:cs="Times New Roman"/>
                <w:sz w:val="20"/>
                <w:szCs w:val="20"/>
                <w:lang w:eastAsia="ru-RU"/>
              </w:rPr>
              <w:t>Луговая, Д300090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ШРП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54,64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881,04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935,68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2.1.1.18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E52CE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ГРП № 5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Любимский р</w:t>
            </w:r>
            <w:r w:rsidR="00BB3598" w:rsidRPr="00807D6E">
              <w:rPr>
                <w:rFonts w:eastAsia="Calibri" w:cs="Times New Roman"/>
                <w:sz w:val="20"/>
                <w:szCs w:val="20"/>
                <w:lang w:eastAsia="ru-RU"/>
              </w:rPr>
              <w:t>айон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, дер.</w:t>
            </w:r>
            <w:r w:rsidR="00BB3598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Стряпово</w:t>
            </w:r>
            <w:r w:rsidR="00E52CEA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="00E52CEA">
              <w:rPr>
                <w:rFonts w:eastAsia="Calibri" w:cs="Times New Roman"/>
                <w:sz w:val="20"/>
                <w:szCs w:val="20"/>
                <w:lang w:eastAsia="ru-RU"/>
              </w:rPr>
              <w:t>ИН Д300065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линии редуцирования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871,04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947,19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2.1.1.19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98" w:rsidRPr="00807D6E" w:rsidRDefault="009D1D56" w:rsidP="00BB3598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ГРП №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Любимский р</w:t>
            </w:r>
            <w:r w:rsidR="00BB3598" w:rsidRPr="00807D6E">
              <w:rPr>
                <w:rFonts w:eastAsia="Calibri" w:cs="Times New Roman"/>
                <w:sz w:val="20"/>
                <w:szCs w:val="20"/>
                <w:lang w:eastAsia="ru-RU"/>
              </w:rPr>
              <w:t>айо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н, дер.</w:t>
            </w:r>
            <w:r w:rsidR="00BB3598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Останково, ул.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Полевая, д.</w:t>
            </w:r>
            <w:r w:rsidR="00BB3598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24в</w:t>
            </w:r>
            <w:r w:rsidR="00E52CEA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:rsidR="009D1D56" w:rsidRPr="00807D6E" w:rsidRDefault="00E52CEA" w:rsidP="00BB3598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>
              <w:rPr>
                <w:rFonts w:eastAsia="Calibri" w:cs="Times New Roman"/>
                <w:sz w:val="20"/>
                <w:szCs w:val="20"/>
                <w:lang w:eastAsia="ru-RU"/>
              </w:rPr>
              <w:t>ИН Д300067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линии редуцирования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871,04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947,19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2.1.1.20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E52CE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ГРП №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Любимский р</w:t>
            </w:r>
            <w:r w:rsidR="00BB3598" w:rsidRPr="00807D6E">
              <w:rPr>
                <w:rFonts w:eastAsia="Calibri" w:cs="Times New Roman"/>
                <w:sz w:val="20"/>
                <w:szCs w:val="20"/>
                <w:lang w:eastAsia="ru-RU"/>
              </w:rPr>
              <w:t>айо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н, дер.</w:t>
            </w:r>
            <w:r w:rsidR="00BB3598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="00E52CEA">
              <w:rPr>
                <w:rFonts w:eastAsia="Calibri" w:cs="Times New Roman"/>
                <w:sz w:val="20"/>
                <w:szCs w:val="20"/>
                <w:lang w:eastAsia="ru-RU"/>
              </w:rPr>
              <w:t>Гузыцино, ИН Д300068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линии редуцирования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871,04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947,19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2.1.1.21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598" w:rsidRPr="00807D6E" w:rsidRDefault="009D1D56" w:rsidP="00A85598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ШРП № 19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г.</w:t>
            </w:r>
            <w:r w:rsidR="00A85598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Данилов, котельная ж/д 11а по ул.</w:t>
            </w:r>
            <w:r w:rsidR="00A85598" w:rsidRPr="00807D6E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Урицкого</w:t>
            </w:r>
            <w:r w:rsidR="00E52CEA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:rsidR="009D1D56" w:rsidRPr="00807D6E" w:rsidRDefault="00E52CEA" w:rsidP="00A85598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>
              <w:rPr>
                <w:rFonts w:eastAsia="Calibri" w:cs="Times New Roman"/>
                <w:sz w:val="20"/>
                <w:szCs w:val="20"/>
                <w:lang w:eastAsia="ru-RU"/>
              </w:rPr>
              <w:t>ИН Д302084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ликвидации ШРП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44,48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64,48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2.1.1.22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598" w:rsidRPr="00807D6E" w:rsidRDefault="009D1D56" w:rsidP="00A85598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ГРП №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19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Ростовский район, р</w:t>
            </w:r>
            <w:r w:rsidR="00A85598" w:rsidRPr="00807D6E">
              <w:rPr>
                <w:rFonts w:eastAsia="Calibri" w:cs="Times New Roman"/>
                <w:sz w:val="20"/>
                <w:szCs w:val="20"/>
                <w:lang w:eastAsia="ru-RU"/>
              </w:rPr>
              <w:t>аб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  <w:r w:rsidR="00A85598" w:rsidRPr="00807D6E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п</w:t>
            </w:r>
            <w:r w:rsidR="00A85598" w:rsidRPr="00807D6E">
              <w:rPr>
                <w:rFonts w:eastAsia="Calibri" w:cs="Times New Roman"/>
                <w:sz w:val="20"/>
                <w:szCs w:val="20"/>
                <w:lang w:eastAsia="ru-RU"/>
              </w:rPr>
              <w:t>ос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  <w:r w:rsidR="00A85598" w:rsidRPr="00807D6E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Петровское, </w:t>
            </w:r>
          </w:p>
          <w:p w:rsidR="00A85598" w:rsidRPr="00807D6E" w:rsidRDefault="009D1D56" w:rsidP="00A85598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ул.</w:t>
            </w:r>
            <w:r w:rsidR="00A85598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Садовая</w:t>
            </w:r>
            <w:r w:rsidR="00E52CEA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</w:p>
          <w:p w:rsidR="009D1D56" w:rsidRPr="00807D6E" w:rsidRDefault="00E52CEA" w:rsidP="00A85598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>
              <w:rPr>
                <w:rFonts w:eastAsia="Calibri" w:cs="Times New Roman"/>
                <w:sz w:val="20"/>
                <w:szCs w:val="20"/>
                <w:lang w:eastAsia="ru-RU"/>
              </w:rPr>
              <w:t>ИН Р100010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линии редуцирования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1517,49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1593,64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2.1.1.23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598" w:rsidRPr="00807D6E" w:rsidRDefault="009D1D56" w:rsidP="00A85598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ГРП №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10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Борисоглебский р</w:t>
            </w:r>
            <w:r w:rsidR="00A85598" w:rsidRPr="00807D6E">
              <w:rPr>
                <w:rFonts w:eastAsia="Calibri" w:cs="Times New Roman"/>
                <w:sz w:val="20"/>
                <w:szCs w:val="20"/>
                <w:lang w:eastAsia="ru-RU"/>
              </w:rPr>
              <w:t>айон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, п</w:t>
            </w:r>
            <w:r w:rsidR="00A85598" w:rsidRPr="00807D6E">
              <w:rPr>
                <w:rFonts w:eastAsia="Calibri" w:cs="Times New Roman"/>
                <w:sz w:val="20"/>
                <w:szCs w:val="20"/>
                <w:lang w:eastAsia="ru-RU"/>
              </w:rPr>
              <w:t>ос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. Борисоглебский, ул.</w:t>
            </w:r>
            <w:r w:rsidR="00A85598" w:rsidRPr="00807D6E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Вощажниковская, </w:t>
            </w:r>
          </w:p>
          <w:p w:rsidR="009D1D56" w:rsidRPr="00807D6E" w:rsidRDefault="009D1D56" w:rsidP="00E52CE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д. 68</w:t>
            </w:r>
            <w:r w:rsidR="00E52CEA">
              <w:rPr>
                <w:rFonts w:eastAsia="Calibri" w:cs="Times New Roman"/>
                <w:sz w:val="20"/>
                <w:szCs w:val="20"/>
                <w:lang w:eastAsia="ru-RU"/>
              </w:rPr>
              <w:t xml:space="preserve">,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ИН Р009929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линии редуцирования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1547,49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1623,64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2.1.1.24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598" w:rsidRPr="00807D6E" w:rsidRDefault="009D1D56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ГРП № 1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г. Ростов, ул.</w:t>
            </w:r>
            <w:r w:rsidR="00A85598" w:rsidRPr="00807D6E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Сосновая</w:t>
            </w:r>
            <w:r w:rsidR="00E52CEA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</w:p>
          <w:p w:rsidR="009D1D56" w:rsidRPr="00807D6E" w:rsidRDefault="009D1D56" w:rsidP="00E52CE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ИН Р300132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линии редуцирования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1467,49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1543,64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2.1.1.25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134F4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ГРП № 14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Ростовский р</w:t>
            </w:r>
            <w:r w:rsidR="00A85598" w:rsidRPr="00807D6E">
              <w:rPr>
                <w:rFonts w:eastAsia="Calibri" w:cs="Times New Roman"/>
                <w:sz w:val="20"/>
                <w:szCs w:val="20"/>
                <w:lang w:eastAsia="ru-RU"/>
              </w:rPr>
              <w:t>айо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н, с. Белогостицы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, Р300156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линии редуцирования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1547,49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1623,64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2.1.1.26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04B" w:rsidRPr="00807D6E" w:rsidRDefault="009D1D56" w:rsidP="0082304B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ГРП № 2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Гаврилов-Ямский р</w:t>
            </w:r>
            <w:r w:rsidR="0082304B" w:rsidRPr="00807D6E">
              <w:rPr>
                <w:rFonts w:eastAsia="Calibri" w:cs="Times New Roman"/>
                <w:sz w:val="20"/>
                <w:szCs w:val="20"/>
                <w:lang w:eastAsia="ru-RU"/>
              </w:rPr>
              <w:t>айо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н, </w:t>
            </w:r>
          </w:p>
          <w:p w:rsidR="0082304B" w:rsidRPr="00807D6E" w:rsidRDefault="009D1D56" w:rsidP="0082304B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г. Гаврилов-Ям, </w:t>
            </w:r>
          </w:p>
          <w:p w:rsidR="0082304B" w:rsidRPr="00807D6E" w:rsidRDefault="009D1D56" w:rsidP="0082304B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ул. Труфанова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:rsidR="009D1D56" w:rsidRPr="00807D6E" w:rsidRDefault="00134F4A" w:rsidP="0082304B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>
              <w:rPr>
                <w:rFonts w:eastAsia="Calibri" w:cs="Times New Roman"/>
                <w:sz w:val="20"/>
                <w:szCs w:val="20"/>
                <w:lang w:eastAsia="ru-RU"/>
              </w:rPr>
              <w:t>ИН Г300123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на ШРП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54,64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2171,04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2225,68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2.1.1.27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134F4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ГРП № 14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Ярославский р</w:t>
            </w:r>
            <w:r w:rsidR="0082304B" w:rsidRPr="00807D6E">
              <w:rPr>
                <w:rFonts w:eastAsia="Calibri" w:cs="Times New Roman"/>
                <w:sz w:val="20"/>
                <w:szCs w:val="20"/>
                <w:lang w:eastAsia="ru-RU"/>
              </w:rPr>
              <w:t>айо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н, п</w:t>
            </w:r>
            <w:r w:rsidR="0082304B" w:rsidRPr="00807D6E">
              <w:rPr>
                <w:rFonts w:eastAsia="Calibri" w:cs="Times New Roman"/>
                <w:sz w:val="20"/>
                <w:szCs w:val="20"/>
                <w:lang w:eastAsia="ru-RU"/>
              </w:rPr>
              <w:t>ос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. Ярославка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, ИН 300112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линии редуцирования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3495,12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3571,27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1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2.1.1.28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04B" w:rsidRPr="00807D6E" w:rsidRDefault="009D1D56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ГРП № 6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Гаврилов-Ямский р</w:t>
            </w:r>
            <w:r w:rsidR="0082304B" w:rsidRPr="00807D6E">
              <w:rPr>
                <w:rFonts w:eastAsia="Calibri" w:cs="Times New Roman"/>
                <w:sz w:val="20"/>
                <w:szCs w:val="20"/>
                <w:lang w:eastAsia="ru-RU"/>
              </w:rPr>
              <w:t>айо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н, </w:t>
            </w:r>
          </w:p>
          <w:p w:rsidR="0082304B" w:rsidRPr="00807D6E" w:rsidRDefault="009D1D56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г. Гаврилов-Ям, </w:t>
            </w:r>
          </w:p>
          <w:p w:rsidR="0082304B" w:rsidRPr="00807D6E" w:rsidRDefault="009D1D56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ул. Мира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:rsidR="009D1D56" w:rsidRPr="00807D6E" w:rsidRDefault="00134F4A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>
              <w:rPr>
                <w:rFonts w:eastAsia="Calibri" w:cs="Times New Roman"/>
                <w:sz w:val="20"/>
                <w:szCs w:val="20"/>
                <w:lang w:eastAsia="ru-RU"/>
              </w:rPr>
              <w:t>ИН Г300110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на ШРП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54,64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2171,04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2225,68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2.1.1.29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62E" w:rsidRPr="00807D6E" w:rsidRDefault="009D1D56" w:rsidP="006C762E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ШРП №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Некрасовский р</w:t>
            </w:r>
            <w:r w:rsidR="006C762E" w:rsidRPr="00807D6E">
              <w:rPr>
                <w:rFonts w:eastAsia="Calibri" w:cs="Times New Roman"/>
                <w:sz w:val="20"/>
                <w:szCs w:val="20"/>
                <w:lang w:eastAsia="ru-RU"/>
              </w:rPr>
              <w:t>айо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н</w:t>
            </w:r>
            <w:r w:rsidR="006C762E" w:rsidRPr="00807D6E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с. Кувакино</w:t>
            </w:r>
            <w:r w:rsidR="006C762E" w:rsidRPr="00807D6E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к</w:t>
            </w:r>
            <w:r w:rsidR="006C762E" w:rsidRPr="00807D6E">
              <w:rPr>
                <w:rFonts w:eastAsia="Calibri" w:cs="Times New Roman"/>
                <w:sz w:val="20"/>
                <w:szCs w:val="20"/>
                <w:lang w:eastAsia="ru-RU"/>
              </w:rPr>
              <w:t>о</w:t>
            </w:r>
            <w:r w:rsidR="0049702A" w:rsidRPr="00807D6E">
              <w:rPr>
                <w:rFonts w:eastAsia="Calibri" w:cs="Times New Roman"/>
                <w:sz w:val="20"/>
                <w:szCs w:val="20"/>
                <w:lang w:eastAsia="ru-RU"/>
              </w:rPr>
              <w:t>л</w:t>
            </w:r>
            <w:r w:rsidR="006C762E" w:rsidRPr="00807D6E">
              <w:rPr>
                <w:rFonts w:eastAsia="Calibri" w:cs="Times New Roman"/>
                <w:sz w:val="20"/>
                <w:szCs w:val="20"/>
                <w:lang w:eastAsia="ru-RU"/>
              </w:rPr>
              <w:t>хо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з </w:t>
            </w:r>
          </w:p>
          <w:p w:rsidR="006C762E" w:rsidRPr="00807D6E" w:rsidRDefault="006C762E" w:rsidP="006C762E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«И</w:t>
            </w:r>
            <w:r w:rsidR="009D1D56" w:rsidRPr="00807D6E">
              <w:rPr>
                <w:rFonts w:eastAsia="Calibri" w:cs="Times New Roman"/>
                <w:sz w:val="20"/>
                <w:szCs w:val="20"/>
                <w:lang w:eastAsia="ru-RU"/>
              </w:rPr>
              <w:t>м. В.И. Ленина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»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</w:p>
          <w:p w:rsidR="009D1D56" w:rsidRPr="00807D6E" w:rsidRDefault="00134F4A" w:rsidP="006C762E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>
              <w:rPr>
                <w:rFonts w:eastAsia="Calibri" w:cs="Times New Roman"/>
                <w:sz w:val="20"/>
                <w:szCs w:val="20"/>
                <w:lang w:eastAsia="ru-RU"/>
              </w:rPr>
              <w:t>ИН 300017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ШРП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54,64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692,86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747,50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2.1.1.30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F4A" w:rsidRDefault="009D1D56" w:rsidP="0049702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ШРП № 2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Некрасовский р</w:t>
            </w:r>
            <w:r w:rsidR="0049702A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айон, </w:t>
            </w:r>
            <w:r w:rsidR="001C3544">
              <w:rPr>
                <w:rFonts w:eastAsia="Calibri" w:cs="Times New Roman"/>
                <w:sz w:val="20"/>
                <w:szCs w:val="20"/>
                <w:lang w:eastAsia="ru-RU"/>
              </w:rPr>
              <w:br/>
            </w:r>
            <w:r w:rsidR="0049702A" w:rsidRPr="00807D6E">
              <w:rPr>
                <w:rFonts w:eastAsia="Calibri" w:cs="Times New Roman"/>
                <w:sz w:val="20"/>
                <w:szCs w:val="20"/>
                <w:lang w:eastAsia="ru-RU"/>
              </w:rPr>
              <w:t>пос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Бурмакино </w:t>
            </w:r>
          </w:p>
          <w:p w:rsidR="009D1D56" w:rsidRPr="00807D6E" w:rsidRDefault="009D1D56" w:rsidP="00134F4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(ПМК-9)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ИН 300062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ШРП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54,64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692,86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747,50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2.1.1.31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2E" w:rsidRDefault="0075172E" w:rsidP="0049702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E56668">
              <w:rPr>
                <w:rFonts w:eastAsia="Calibri" w:cs="Times New Roman"/>
                <w:sz w:val="20"/>
                <w:szCs w:val="20"/>
                <w:lang w:eastAsia="ru-RU"/>
              </w:rPr>
              <w:t xml:space="preserve">ШРП № 3, </w:t>
            </w:r>
            <w:r w:rsidRPr="00E56668">
              <w:rPr>
                <w:rFonts w:eastAsia="Calibri" w:cs="Times New Roman"/>
                <w:sz w:val="20"/>
                <w:szCs w:val="20"/>
                <w:lang w:eastAsia="ru-RU"/>
              </w:rPr>
              <w:br/>
              <w:t xml:space="preserve">Некрасовский район, </w:t>
            </w:r>
            <w:r w:rsidRPr="00E56668">
              <w:rPr>
                <w:rFonts w:eastAsia="Calibri" w:cs="Times New Roman"/>
                <w:sz w:val="20"/>
                <w:szCs w:val="20"/>
                <w:lang w:eastAsia="ru-RU"/>
              </w:rPr>
              <w:br/>
              <w:t xml:space="preserve">дер. Юрьевка, </w:t>
            </w:r>
            <w:r w:rsidRPr="00E56668">
              <w:rPr>
                <w:rFonts w:eastAsia="Calibri" w:cs="Times New Roman"/>
                <w:sz w:val="20"/>
                <w:szCs w:val="20"/>
                <w:lang w:eastAsia="ru-RU"/>
              </w:rPr>
              <w:br/>
              <w:t>газовые сети природного газа высокого давления колхо</w:t>
            </w:r>
            <w:r>
              <w:rPr>
                <w:rFonts w:eastAsia="Calibri" w:cs="Times New Roman"/>
                <w:sz w:val="20"/>
                <w:szCs w:val="20"/>
                <w:lang w:eastAsia="ru-RU"/>
              </w:rPr>
              <w:t>з</w:t>
            </w:r>
            <w:r w:rsidRPr="00E56668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:rsidR="0049702A" w:rsidRPr="00E56668" w:rsidRDefault="0049702A" w:rsidP="0049702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E56668">
              <w:rPr>
                <w:rFonts w:eastAsia="Calibri" w:cs="Times New Roman"/>
                <w:sz w:val="20"/>
                <w:szCs w:val="20"/>
                <w:lang w:eastAsia="ru-RU"/>
              </w:rPr>
              <w:t>«И</w:t>
            </w:r>
            <w:r w:rsidR="009D1D56" w:rsidRPr="00E56668">
              <w:rPr>
                <w:rFonts w:eastAsia="Calibri" w:cs="Times New Roman"/>
                <w:sz w:val="20"/>
                <w:szCs w:val="20"/>
                <w:lang w:eastAsia="ru-RU"/>
              </w:rPr>
              <w:t xml:space="preserve">м. </w:t>
            </w:r>
            <w:r w:rsidRPr="00E56668">
              <w:rPr>
                <w:rFonts w:eastAsia="Calibri" w:cs="Times New Roman"/>
                <w:sz w:val="20"/>
                <w:szCs w:val="20"/>
                <w:lang w:eastAsia="ru-RU"/>
              </w:rPr>
              <w:t>В.И. Ленина»</w:t>
            </w:r>
            <w:r w:rsidR="00134F4A" w:rsidRPr="00E56668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</w:p>
          <w:p w:rsidR="009D1D56" w:rsidRPr="00807D6E" w:rsidRDefault="00134F4A" w:rsidP="0049702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E56668">
              <w:rPr>
                <w:rFonts w:eastAsia="Calibri" w:cs="Times New Roman"/>
                <w:sz w:val="20"/>
                <w:szCs w:val="20"/>
                <w:lang w:eastAsia="ru-RU"/>
              </w:rPr>
              <w:t>ИН 300060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ШРП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54,64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692,86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747,50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2.1.1.32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134F4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ГРП № 12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Ярославский р</w:t>
            </w:r>
            <w:r w:rsidR="0049702A" w:rsidRPr="00807D6E">
              <w:rPr>
                <w:rFonts w:eastAsia="Calibri" w:cs="Times New Roman"/>
                <w:sz w:val="20"/>
                <w:szCs w:val="20"/>
                <w:lang w:eastAsia="ru-RU"/>
              </w:rPr>
              <w:t>айо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н</w:t>
            </w:r>
            <w:r w:rsidR="0049702A" w:rsidRPr="00807D6E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в/ч Селифонтово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, ИН 300033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техническое перевооружение в части замены линии редуцирования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871,04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947,19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139"/>
        </w:trPr>
        <w:tc>
          <w:tcPr>
            <w:tcW w:w="151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E2703A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sz w:val="20"/>
                <w:szCs w:val="20"/>
                <w:lang w:eastAsia="ru-RU"/>
              </w:rPr>
              <w:t>2.1.2. Техническое перевооружение газопроводов в части замены СКЗ</w:t>
            </w:r>
          </w:p>
        </w:tc>
      </w:tr>
      <w:tr w:rsidR="00041889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2.1.2.1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49702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ЭХЗ-45 ГРСКЗ №</w:t>
            </w:r>
            <w:r w:rsidR="0043268B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45</w:t>
            </w:r>
            <w:r w:rsidR="00B238FC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Угличский район,</w:t>
            </w:r>
          </w:p>
          <w:p w:rsidR="00041889" w:rsidRPr="00807D6E" w:rsidRDefault="00041889" w:rsidP="00134F4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пос. Зеленая Роща</w:t>
            </w:r>
            <w:r w:rsidR="00B238FC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="001C3544">
              <w:rPr>
                <w:rFonts w:eastAsia="Calibri" w:cs="Times New Roman"/>
                <w:sz w:val="20"/>
                <w:szCs w:val="20"/>
                <w:lang w:eastAsia="ru-RU"/>
              </w:rPr>
              <w:br/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КНС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ИН У301247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замена СКЗ, замена электрода сравнения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E2703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E2703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2F6D9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2F6D9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041889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2.1.2.2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СКЗ № 3, Ярославская обл.,</w:t>
            </w:r>
            <w:r w:rsidR="00B238FC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г. Мышкин,</w:t>
            </w:r>
          </w:p>
          <w:p w:rsidR="00041889" w:rsidRPr="00807D6E" w:rsidRDefault="00041889" w:rsidP="00134F4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ул. Лесная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ИН М41010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замена СКЗ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E2703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E2703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291,26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291,26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2F6D9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2F6D9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041889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2.1.2.3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134F4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СКЗ № 23, с. Туношна, ГРП № 11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ИН Я300238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замена анодного заземления, замена дренажного кабеля, замена кабеля питания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E2703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E2703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2F6D9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2F6D9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041889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Итого по подразделу 2.1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E2703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E2703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</w:t>
            </w:r>
            <w:r w:rsidR="005A7387" w:rsidRPr="00807D6E">
              <w:rPr>
                <w:rFonts w:eastAsia="Calibri" w:cs="Times New Roman"/>
                <w:sz w:val="20"/>
                <w:szCs w:val="20"/>
                <w:lang w:eastAsia="ru-RU"/>
              </w:rPr>
              <w:t>1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E2703A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5A738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42218,44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5A7387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44322,45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1D56" w:rsidRPr="00807D6E" w:rsidTr="00BC0624">
        <w:trPr>
          <w:trHeight w:val="167"/>
        </w:trPr>
        <w:tc>
          <w:tcPr>
            <w:tcW w:w="151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E2703A">
            <w:pPr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2.2. Установка и замена запорного, регулирующего и измерительного оборудования.</w:t>
            </w:r>
          </w:p>
          <w:p w:rsidR="009D1D56" w:rsidRPr="00807D6E" w:rsidRDefault="009D1D56" w:rsidP="00E2703A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Техническое перевооружение газопроводов в части замены запорного и регулирующего оборудования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2.2.1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F4A" w:rsidRDefault="009D1D56" w:rsidP="00134F4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Техническое перевооружение газопровода в части замены запорного и регулирующего оборудования на газопроводе низкого давления в районе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ж.</w:t>
            </w:r>
            <w:r w:rsidR="00AA75B2" w:rsidRPr="00807D6E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д.</w:t>
            </w:r>
            <w:r w:rsidR="00AA75B2" w:rsidRPr="00807D6E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36, пос. Борок Некоузского района (задвижки </w:t>
            </w:r>
            <w:r w:rsidR="00B238FC">
              <w:rPr>
                <w:rFonts w:eastAsia="Calibri" w:cs="Times New Roman"/>
                <w:sz w:val="20"/>
                <w:szCs w:val="20"/>
                <w:lang w:eastAsia="ru-RU"/>
              </w:rPr>
              <w:t>№</w:t>
            </w:r>
            <w:r w:rsidR="00B238FC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307, </w:t>
            </w:r>
          </w:p>
          <w:p w:rsidR="009D1D56" w:rsidRPr="00807D6E" w:rsidRDefault="00B238FC" w:rsidP="00134F4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>
              <w:rPr>
                <w:rFonts w:eastAsia="Calibri" w:cs="Times New Roman"/>
                <w:sz w:val="20"/>
                <w:szCs w:val="20"/>
                <w:lang w:eastAsia="ru-RU"/>
              </w:rPr>
              <w:t>№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="009D1D56" w:rsidRPr="00807D6E">
              <w:rPr>
                <w:rFonts w:eastAsia="Calibri" w:cs="Times New Roman"/>
                <w:sz w:val="20"/>
                <w:szCs w:val="20"/>
                <w:lang w:eastAsia="ru-RU"/>
              </w:rPr>
              <w:t>308)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="009D1D56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ИН М030109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техническое перевооружение в части замены двух задвижек ДУ 80</w:t>
            </w:r>
            <w:r w:rsidR="00F82A2F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мм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, ДУ 150</w:t>
            </w:r>
            <w:r w:rsidR="00F82A2F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мм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в колодцах на шаровые краны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бесколодезного исполнения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112,72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745,00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857,72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2.2.2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134F4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Газопровод ИБВВ АН РФ 4607,9 м.</w:t>
            </w:r>
            <w:r w:rsidR="00B238FC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п.</w:t>
            </w:r>
            <w:r w:rsidR="00B238FC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Некоузский МР</w:t>
            </w:r>
            <w:r w:rsidR="002F55BD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,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п</w:t>
            </w:r>
            <w:r w:rsidR="002F55BD" w:rsidRPr="00807D6E">
              <w:rPr>
                <w:rFonts w:eastAsia="Calibri" w:cs="Times New Roman"/>
                <w:sz w:val="20"/>
                <w:szCs w:val="20"/>
                <w:lang w:eastAsia="ru-RU"/>
              </w:rPr>
              <w:t>ос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  <w:r w:rsidR="002F55BD" w:rsidRPr="00807D6E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Борок</w:t>
            </w:r>
            <w:r w:rsidR="00B238FC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ГК №</w:t>
            </w:r>
            <w:r w:rsidR="002F55BD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312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, ИН М030109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техническое перевооружение в части замены задвижки ДУ </w:t>
            </w:r>
            <w:r w:rsidR="00B238FC" w:rsidRPr="00807D6E">
              <w:rPr>
                <w:rFonts w:eastAsia="Calibri" w:cs="Times New Roman"/>
                <w:sz w:val="20"/>
                <w:szCs w:val="20"/>
                <w:lang w:eastAsia="ru-RU"/>
              </w:rPr>
              <w:t>80</w:t>
            </w:r>
            <w:r w:rsidR="00B238FC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="00F82A2F" w:rsidRPr="00807D6E">
              <w:rPr>
                <w:rFonts w:eastAsia="Calibri" w:cs="Times New Roman"/>
                <w:sz w:val="20"/>
                <w:szCs w:val="20"/>
                <w:lang w:eastAsia="ru-RU"/>
              </w:rPr>
              <w:t>мм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в колодце на шаровой кран бесколодезного исполнения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337,36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2.2.3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2F55B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Газопровод ИБВВ АН РФ 4607,9 м.</w:t>
            </w:r>
            <w:r w:rsidR="00B238FC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п.</w:t>
            </w:r>
            <w:r w:rsidR="00B238FC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Некоузский МР</w:t>
            </w:r>
            <w:r w:rsidR="002F55BD" w:rsidRPr="00807D6E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п</w:t>
            </w:r>
            <w:r w:rsidR="002F55BD" w:rsidRPr="00807D6E">
              <w:rPr>
                <w:rFonts w:eastAsia="Calibri" w:cs="Times New Roman"/>
                <w:sz w:val="20"/>
                <w:szCs w:val="20"/>
                <w:lang w:eastAsia="ru-RU"/>
              </w:rPr>
              <w:t>ос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  <w:r w:rsidR="002F55BD" w:rsidRPr="00807D6E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Борок</w:t>
            </w:r>
            <w:r w:rsidR="00B238FC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ГК №</w:t>
            </w:r>
            <w:r w:rsidR="002F55BD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313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, ИН М030106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техническое перевооружение в части замены задвижки ДУ </w:t>
            </w:r>
            <w:r w:rsidR="00B238FC" w:rsidRPr="00807D6E">
              <w:rPr>
                <w:rFonts w:eastAsia="Calibri" w:cs="Times New Roman"/>
                <w:sz w:val="20"/>
                <w:szCs w:val="20"/>
                <w:lang w:eastAsia="ru-RU"/>
              </w:rPr>
              <w:t>80</w:t>
            </w:r>
            <w:r w:rsidR="00B238FC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="00F82A2F" w:rsidRPr="00807D6E">
              <w:rPr>
                <w:rFonts w:eastAsia="Calibri" w:cs="Times New Roman"/>
                <w:sz w:val="20"/>
                <w:szCs w:val="20"/>
                <w:lang w:eastAsia="ru-RU"/>
              </w:rPr>
              <w:t>мм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в колодце на шаровой кран бесколодезного исполнения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337,36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2.2.4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2F55B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Газопровод ИБВВ АН РФ 4607,9 м.</w:t>
            </w:r>
            <w:r w:rsidR="00B238FC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п.</w:t>
            </w:r>
            <w:r w:rsidR="00B238FC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Некоузский МР</w:t>
            </w:r>
            <w:r w:rsidR="002F55BD" w:rsidRPr="00807D6E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п</w:t>
            </w:r>
            <w:r w:rsidR="002F55BD" w:rsidRPr="00807D6E">
              <w:rPr>
                <w:rFonts w:eastAsia="Calibri" w:cs="Times New Roman"/>
                <w:sz w:val="20"/>
                <w:szCs w:val="20"/>
                <w:lang w:eastAsia="ru-RU"/>
              </w:rPr>
              <w:t>ос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  <w:r w:rsidR="002F55BD" w:rsidRPr="00807D6E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Борок</w:t>
            </w:r>
            <w:r w:rsidR="00E935E9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ГК №</w:t>
            </w:r>
            <w:r w:rsidR="002F55BD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314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, ИН М030109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техническое перевооружение в части замены задвижки ДУ </w:t>
            </w:r>
            <w:r w:rsidR="00B238FC" w:rsidRPr="00807D6E">
              <w:rPr>
                <w:rFonts w:eastAsia="Calibri" w:cs="Times New Roman"/>
                <w:sz w:val="20"/>
                <w:szCs w:val="20"/>
                <w:lang w:eastAsia="ru-RU"/>
              </w:rPr>
              <w:t>80</w:t>
            </w:r>
            <w:r w:rsidR="00B238FC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="00F82A2F" w:rsidRPr="00807D6E">
              <w:rPr>
                <w:rFonts w:eastAsia="Calibri" w:cs="Times New Roman"/>
                <w:sz w:val="20"/>
                <w:szCs w:val="20"/>
                <w:lang w:eastAsia="ru-RU"/>
              </w:rPr>
              <w:t>мм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в колодце на шаровой кран бесколодезного исполнения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337,36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2.2.5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A2F" w:rsidRPr="00807D6E" w:rsidRDefault="009D1D56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Установка запорного и регулирующего оборудования на распределительном газопроводе низкого давления, городской округ г. Переславль-Залесский, с. Большая Брембола, по</w:t>
            </w:r>
          </w:p>
          <w:p w:rsidR="002F55BD" w:rsidRPr="00807D6E" w:rsidRDefault="009D1D56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ул. Вишневой, между </w:t>
            </w:r>
          </w:p>
          <w:p w:rsidR="002F55BD" w:rsidRPr="00807D6E" w:rsidRDefault="009D1D56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ул. Новой и </w:t>
            </w:r>
          </w:p>
          <w:p w:rsidR="002F55BD" w:rsidRPr="00807D6E" w:rsidRDefault="009D1D56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ул. Советской, и возле дома 35а по</w:t>
            </w:r>
          </w:p>
          <w:p w:rsidR="002F55BD" w:rsidRPr="00807D6E" w:rsidRDefault="009D1D56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ул. Советской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</w:p>
          <w:p w:rsidR="009D1D56" w:rsidRPr="00807D6E" w:rsidRDefault="009D1D56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ИН 301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 xml:space="preserve">установка двух задвижек ДУ </w:t>
            </w:r>
            <w:r w:rsidR="008D14A1" w:rsidRPr="00807D6E">
              <w:rPr>
                <w:rFonts w:eastAsia="Calibri" w:cs="Times New Roman"/>
                <w:sz w:val="20"/>
                <w:szCs w:val="20"/>
                <w:lang w:eastAsia="ru-RU"/>
              </w:rPr>
              <w:t>80</w:t>
            </w:r>
            <w:r w:rsidR="008D14A1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="00F82A2F" w:rsidRPr="00807D6E">
              <w:rPr>
                <w:rFonts w:eastAsia="Calibri" w:cs="Times New Roman"/>
                <w:sz w:val="20"/>
                <w:szCs w:val="20"/>
                <w:lang w:eastAsia="ru-RU"/>
              </w:rPr>
              <w:t>мм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, ДУ </w:t>
            </w:r>
            <w:r w:rsidR="008D14A1" w:rsidRPr="00807D6E">
              <w:rPr>
                <w:rFonts w:eastAsia="Calibri" w:cs="Times New Roman"/>
                <w:sz w:val="20"/>
                <w:szCs w:val="20"/>
                <w:lang w:eastAsia="ru-RU"/>
              </w:rPr>
              <w:t>150</w:t>
            </w:r>
            <w:r w:rsidR="008D14A1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="00F82A2F" w:rsidRPr="00807D6E">
              <w:rPr>
                <w:rFonts w:eastAsia="Calibri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110,51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315,92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426,43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2.2.6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A2F" w:rsidRPr="00807D6E" w:rsidRDefault="009D1D56" w:rsidP="00F82A2F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Газопровод</w:t>
            </w:r>
            <w:r w:rsidR="008D14A1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="00F82A2F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городской округ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г. Переславль-Залесский, с. Большая Брембола</w:t>
            </w:r>
            <w:r w:rsidR="008D14A1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ГК-2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</w:p>
          <w:p w:rsidR="009D1D56" w:rsidRPr="00807D6E" w:rsidRDefault="00134F4A" w:rsidP="00F82A2F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>
              <w:rPr>
                <w:rFonts w:eastAsia="Calibri" w:cs="Times New Roman"/>
                <w:sz w:val="20"/>
                <w:szCs w:val="20"/>
                <w:lang w:eastAsia="ru-RU"/>
              </w:rPr>
              <w:t>ИН 30125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техническое перевооружение в части замены задвижки ДУ </w:t>
            </w:r>
            <w:r w:rsidR="008D14A1" w:rsidRPr="00807D6E">
              <w:rPr>
                <w:rFonts w:eastAsia="Calibri" w:cs="Times New Roman"/>
                <w:sz w:val="20"/>
                <w:szCs w:val="20"/>
                <w:lang w:eastAsia="ru-RU"/>
              </w:rPr>
              <w:t>100</w:t>
            </w:r>
            <w:r w:rsidR="008D14A1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="00F82A2F" w:rsidRPr="00807D6E">
              <w:rPr>
                <w:rFonts w:eastAsia="Calibri" w:cs="Times New Roman"/>
                <w:sz w:val="20"/>
                <w:szCs w:val="20"/>
                <w:lang w:eastAsia="ru-RU"/>
              </w:rPr>
              <w:t>мм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в колодце на шаровой кран бесколодезного исполнения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337,36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2.2.7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6E" w:rsidRPr="00807D6E" w:rsidRDefault="009D1D56" w:rsidP="0015406E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Газопровод п</w:t>
            </w:r>
            <w:r w:rsidR="0015406E" w:rsidRPr="00807D6E">
              <w:rPr>
                <w:rFonts w:eastAsia="Calibri" w:cs="Times New Roman"/>
                <w:sz w:val="20"/>
                <w:szCs w:val="20"/>
                <w:lang w:eastAsia="ru-RU"/>
              </w:rPr>
              <w:t>ос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  <w:r w:rsidR="0015406E" w:rsidRPr="00807D6E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Карачиха, </w:t>
            </w:r>
          </w:p>
          <w:p w:rsidR="0015406E" w:rsidRPr="00807D6E" w:rsidRDefault="009D1D56" w:rsidP="0015406E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ул. Садовая (</w:t>
            </w:r>
            <w:r w:rsidR="008D14A1" w:rsidRPr="00807D6E">
              <w:rPr>
                <w:rFonts w:eastAsia="Calibri" w:cs="Times New Roman"/>
                <w:sz w:val="20"/>
                <w:szCs w:val="20"/>
                <w:lang w:eastAsia="ru-RU"/>
              </w:rPr>
              <w:t>на</w:t>
            </w:r>
            <w:r w:rsidR="008D14A1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котельную)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</w:p>
          <w:p w:rsidR="009D1D56" w:rsidRPr="00807D6E" w:rsidRDefault="009D1D56" w:rsidP="00134F4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ИН 300116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техническое перевооружение в части замены задвижки ДУ </w:t>
            </w:r>
            <w:r w:rsidR="008D14A1" w:rsidRPr="00807D6E">
              <w:rPr>
                <w:rFonts w:eastAsia="Calibri" w:cs="Times New Roman"/>
                <w:sz w:val="20"/>
                <w:szCs w:val="20"/>
                <w:lang w:eastAsia="ru-RU"/>
              </w:rPr>
              <w:t>100</w:t>
            </w:r>
            <w:r w:rsidR="008D14A1">
              <w:rPr>
                <w:rFonts w:eastAsia="Calibri" w:cs="Times New Roman"/>
                <w:sz w:val="20"/>
                <w:szCs w:val="20"/>
                <w:lang w:eastAsia="ru-RU"/>
              </w:rPr>
              <w:t xml:space="preserve"> мм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в колодце на шаровой кран бесколодезного исполнения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337,36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041889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</w:t>
            </w:r>
          </w:p>
          <w:p w:rsidR="009D1D56" w:rsidRPr="00807D6E" w:rsidRDefault="009D1D56" w:rsidP="00041889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2.2.8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6E" w:rsidRPr="00807D6E" w:rsidRDefault="009D1D56" w:rsidP="0015406E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Газопровод </w:t>
            </w:r>
            <w:r w:rsidR="0015406E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высокого давления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д</w:t>
            </w:r>
            <w:r w:rsidR="0015406E" w:rsidRPr="00807D6E">
              <w:rPr>
                <w:rFonts w:eastAsia="Calibri" w:cs="Times New Roman"/>
                <w:sz w:val="20"/>
                <w:szCs w:val="20"/>
                <w:lang w:eastAsia="ru-RU"/>
              </w:rPr>
              <w:t>ер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  <w:r w:rsidR="0015406E" w:rsidRPr="00807D6E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Кузнечиха</w:t>
            </w:r>
            <w:r w:rsidR="008D14A1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п</w:t>
            </w:r>
            <w:r w:rsidR="0015406E" w:rsidRPr="00807D6E">
              <w:rPr>
                <w:rFonts w:eastAsia="Calibri" w:cs="Times New Roman"/>
                <w:sz w:val="20"/>
                <w:szCs w:val="20"/>
                <w:lang w:eastAsia="ru-RU"/>
              </w:rPr>
              <w:t>ос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  <w:r w:rsidR="008D14A1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Геологов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:rsidR="009D1D56" w:rsidRPr="00807D6E" w:rsidRDefault="00134F4A" w:rsidP="0015406E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>
              <w:rPr>
                <w:rFonts w:eastAsia="Calibri" w:cs="Times New Roman"/>
                <w:sz w:val="20"/>
                <w:szCs w:val="20"/>
                <w:lang w:eastAsia="ru-RU"/>
              </w:rPr>
              <w:t>ИН 300019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техническое перевооружение в части замены задвижки ДУ </w:t>
            </w:r>
            <w:r w:rsidR="008D14A1" w:rsidRPr="00807D6E">
              <w:rPr>
                <w:rFonts w:eastAsia="Calibri" w:cs="Times New Roman"/>
                <w:sz w:val="20"/>
                <w:szCs w:val="20"/>
                <w:lang w:eastAsia="ru-RU"/>
              </w:rPr>
              <w:t>150</w:t>
            </w:r>
            <w:r w:rsidR="008D14A1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="0015406E" w:rsidRPr="00807D6E">
              <w:rPr>
                <w:rFonts w:eastAsia="Calibri" w:cs="Times New Roman"/>
                <w:sz w:val="20"/>
                <w:szCs w:val="20"/>
                <w:lang w:eastAsia="ru-RU"/>
              </w:rPr>
              <w:t>мм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в колодце на шаровой кран бесколодезного исполнения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437,36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2.2.9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0BD" w:rsidRPr="00807D6E" w:rsidRDefault="009D1D56" w:rsidP="002100B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Газопровод </w:t>
            </w:r>
            <w:r w:rsidR="007C4567" w:rsidRPr="00807D6E">
              <w:rPr>
                <w:rFonts w:eastAsia="Calibri" w:cs="Times New Roman"/>
                <w:sz w:val="20"/>
                <w:szCs w:val="20"/>
                <w:lang w:eastAsia="ru-RU"/>
              </w:rPr>
              <w:t>высокого давления</w:t>
            </w:r>
            <w:r w:rsidR="008D14A1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Ярославская обл., г. Тутаев, от ГРС до ГРП №</w:t>
            </w:r>
            <w:r w:rsidR="00860B22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1, </w:t>
            </w:r>
          </w:p>
          <w:p w:rsidR="002100BD" w:rsidRPr="00807D6E" w:rsidRDefault="009D1D56" w:rsidP="002100B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ул. Комсомольская, </w:t>
            </w:r>
          </w:p>
          <w:p w:rsidR="009D1D56" w:rsidRPr="00807D6E" w:rsidRDefault="009D1D56" w:rsidP="002100B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д. 48, у ГРП № 1, ГК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-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</w:t>
            </w:r>
            <w:r w:rsidR="00134F4A">
              <w:rPr>
                <w:rFonts w:eastAsia="Calibri" w:cs="Times New Roman"/>
                <w:sz w:val="20"/>
                <w:szCs w:val="20"/>
                <w:lang w:eastAsia="ru-RU"/>
              </w:rPr>
              <w:t>, Т300030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техническое перевооружение в части замены задвижки ДУ </w:t>
            </w:r>
            <w:r w:rsidR="008D14A1" w:rsidRPr="00807D6E">
              <w:rPr>
                <w:rFonts w:eastAsia="Calibri" w:cs="Times New Roman"/>
                <w:sz w:val="20"/>
                <w:szCs w:val="20"/>
                <w:lang w:eastAsia="ru-RU"/>
              </w:rPr>
              <w:t>100</w:t>
            </w:r>
            <w:r w:rsidR="008D14A1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="002100BD" w:rsidRPr="00807D6E">
              <w:rPr>
                <w:rFonts w:eastAsia="Calibri" w:cs="Times New Roman"/>
                <w:sz w:val="20"/>
                <w:szCs w:val="20"/>
                <w:lang w:eastAsia="ru-RU"/>
              </w:rPr>
              <w:t>мм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в колодце на шаровой кран бесколодезного исполнения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337,36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2.2.10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4F4" w:rsidRPr="00807D6E" w:rsidRDefault="009D1D56" w:rsidP="000E54F4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Газопровод </w:t>
            </w:r>
            <w:r w:rsidR="000E54F4" w:rsidRPr="00807D6E">
              <w:rPr>
                <w:rFonts w:eastAsia="Calibri" w:cs="Times New Roman"/>
                <w:sz w:val="20"/>
                <w:szCs w:val="20"/>
                <w:lang w:eastAsia="ru-RU"/>
              </w:rPr>
              <w:t>низкого давления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(ГК №</w:t>
            </w:r>
            <w:r w:rsidR="000E54F4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7, ГК</w:t>
            </w:r>
            <w:r w:rsidR="000E54F4" w:rsidRPr="00807D6E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№</w:t>
            </w:r>
            <w:r w:rsidR="000E54F4" w:rsidRPr="00807D6E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7а): Ярославская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обл., г. Тутаев,</w:t>
            </w:r>
          </w:p>
          <w:p w:rsidR="000E54F4" w:rsidRPr="00807D6E" w:rsidRDefault="009D1D56" w:rsidP="000E54F4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ул. Комсомольская, </w:t>
            </w:r>
            <w:r w:rsidR="000E54F4" w:rsidRPr="00807D6E">
              <w:rPr>
                <w:rFonts w:eastAsia="Calibri" w:cs="Times New Roman"/>
                <w:sz w:val="20"/>
                <w:szCs w:val="20"/>
                <w:lang w:eastAsia="ru-RU"/>
              </w:rPr>
              <w:t>д.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57, </w:t>
            </w:r>
          </w:p>
          <w:p w:rsidR="000E54F4" w:rsidRPr="00807D6E" w:rsidRDefault="009D1D56" w:rsidP="000E54F4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ул. Моторостроителей, </w:t>
            </w:r>
            <w:r w:rsidR="000E54F4" w:rsidRPr="00807D6E">
              <w:rPr>
                <w:rFonts w:eastAsia="Calibri" w:cs="Times New Roman"/>
                <w:sz w:val="20"/>
                <w:szCs w:val="20"/>
                <w:lang w:eastAsia="ru-RU"/>
              </w:rPr>
              <w:t>д.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49, </w:t>
            </w:r>
            <w:r w:rsidR="000E54F4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д.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7,</w:t>
            </w:r>
            <w:r w:rsidR="000E54F4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д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7а</w:t>
            </w:r>
            <w:r w:rsidR="00A3060D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:rsidR="009D1D56" w:rsidRPr="00807D6E" w:rsidRDefault="009D1D56" w:rsidP="00A3060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ИН Т300041 (2 задвижк</w:t>
            </w:r>
            <w:r w:rsidR="00A3060D">
              <w:rPr>
                <w:rFonts w:eastAsia="Calibri" w:cs="Times New Roman"/>
                <w:sz w:val="20"/>
                <w:szCs w:val="20"/>
                <w:lang w:eastAsia="ru-RU"/>
              </w:rPr>
              <w:t>и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в 1 колодце)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 xml:space="preserve">техническое перевооружение в части замены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двух задвижек ДУ 150</w:t>
            </w:r>
            <w:r w:rsidR="000E54F4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мм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, ДУ 250</w:t>
            </w:r>
            <w:r w:rsidR="000E54F4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мм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в колодцах на шаровые краны бесколодезного исполнения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112,72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2312,72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2.2.11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A2D" w:rsidRPr="00807D6E" w:rsidRDefault="009D1D56" w:rsidP="00914A2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Газопровод </w:t>
            </w:r>
            <w:r w:rsidR="00914A2D" w:rsidRPr="00807D6E">
              <w:rPr>
                <w:rFonts w:eastAsia="Calibri" w:cs="Times New Roman"/>
                <w:sz w:val="20"/>
                <w:szCs w:val="20"/>
                <w:lang w:eastAsia="ru-RU"/>
              </w:rPr>
              <w:t>низкого давления</w:t>
            </w:r>
            <w:r w:rsidR="004716B9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с. Сарафоново (цент</w:t>
            </w:r>
            <w:r w:rsidR="00914A2D" w:rsidRPr="00807D6E">
              <w:rPr>
                <w:rFonts w:eastAsia="Calibri" w:cs="Times New Roman"/>
                <w:sz w:val="20"/>
                <w:szCs w:val="20"/>
                <w:lang w:eastAsia="ru-RU"/>
              </w:rPr>
              <w:t>ральная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усадьба Сарафоново у стены здания продовольственного магазина). </w:t>
            </w:r>
          </w:p>
          <w:p w:rsidR="009D1D56" w:rsidRPr="00807D6E" w:rsidRDefault="00914A2D" w:rsidP="00914A2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З</w:t>
            </w:r>
            <w:r w:rsidR="009D1D56" w:rsidRPr="00807D6E">
              <w:rPr>
                <w:rFonts w:eastAsia="Calibri" w:cs="Times New Roman"/>
                <w:sz w:val="20"/>
                <w:szCs w:val="20"/>
                <w:lang w:eastAsia="ru-RU"/>
              </w:rPr>
              <w:t>адвижка №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="009D1D56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13</w:t>
            </w:r>
            <w:r w:rsidR="00B11808">
              <w:rPr>
                <w:rFonts w:eastAsia="Calibri" w:cs="Times New Roman"/>
                <w:sz w:val="20"/>
                <w:szCs w:val="20"/>
                <w:lang w:eastAsia="ru-RU"/>
              </w:rPr>
              <w:t>, ИН300042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техническое перевооружение в части замены задвижки ДУ </w:t>
            </w:r>
            <w:r w:rsidR="00860B22" w:rsidRPr="00807D6E">
              <w:rPr>
                <w:rFonts w:eastAsia="Calibri" w:cs="Times New Roman"/>
                <w:sz w:val="20"/>
                <w:szCs w:val="20"/>
                <w:lang w:eastAsia="ru-RU"/>
              </w:rPr>
              <w:t>80</w:t>
            </w:r>
            <w:r w:rsidR="00860B22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="004716B9" w:rsidRPr="00807D6E">
              <w:rPr>
                <w:rFonts w:eastAsia="Calibri" w:cs="Times New Roman"/>
                <w:sz w:val="20"/>
                <w:szCs w:val="20"/>
                <w:lang w:eastAsia="ru-RU"/>
              </w:rPr>
              <w:t>мм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в колодце на шаровой кран бесколодезного исполнения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337,36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2.2.12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6B9" w:rsidRPr="00807D6E" w:rsidRDefault="004716B9" w:rsidP="004716B9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Газопровод  низкого давления с. Сарафоново (центральная усадьба Сарафоново</w:t>
            </w:r>
            <w:r w:rsidR="009D1D56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у д</w:t>
            </w:r>
            <w:r w:rsidR="00E1090E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  <w:r w:rsidR="009D1D56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29,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:rsidR="009D1D56" w:rsidRPr="00807D6E" w:rsidRDefault="004716B9" w:rsidP="004716B9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д. </w:t>
            </w:r>
            <w:r w:rsidR="009D1D56" w:rsidRPr="00807D6E">
              <w:rPr>
                <w:rFonts w:eastAsia="Calibri" w:cs="Times New Roman"/>
                <w:sz w:val="20"/>
                <w:szCs w:val="20"/>
                <w:lang w:eastAsia="ru-RU"/>
              </w:rPr>
              <w:t>30)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  <w:r w:rsidR="009D1D56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З</w:t>
            </w:r>
            <w:r w:rsidR="009D1D56" w:rsidRPr="00807D6E">
              <w:rPr>
                <w:rFonts w:eastAsia="Calibri" w:cs="Times New Roman"/>
                <w:sz w:val="20"/>
                <w:szCs w:val="20"/>
                <w:lang w:eastAsia="ru-RU"/>
              </w:rPr>
              <w:t>адвижка № 15</w:t>
            </w:r>
            <w:r w:rsidR="00B11808">
              <w:rPr>
                <w:rFonts w:eastAsia="Calibri" w:cs="Times New Roman"/>
                <w:sz w:val="20"/>
                <w:szCs w:val="20"/>
                <w:lang w:eastAsia="ru-RU"/>
              </w:rPr>
              <w:t>, ИН 300042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техническое перевооружение в части замены задвижки ДУ </w:t>
            </w:r>
            <w:r w:rsidR="00860B22" w:rsidRPr="00807D6E">
              <w:rPr>
                <w:rFonts w:eastAsia="Calibri" w:cs="Times New Roman"/>
                <w:sz w:val="20"/>
                <w:szCs w:val="20"/>
                <w:lang w:eastAsia="ru-RU"/>
              </w:rPr>
              <w:t>80</w:t>
            </w:r>
            <w:r w:rsidR="00860B22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="004716B9" w:rsidRPr="00807D6E">
              <w:rPr>
                <w:rFonts w:eastAsia="Calibri" w:cs="Times New Roman"/>
                <w:sz w:val="20"/>
                <w:szCs w:val="20"/>
                <w:lang w:eastAsia="ru-RU"/>
              </w:rPr>
              <w:t>мм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в колодце на шаровой кран бесколодезного исполнения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337,36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2.2.13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E46" w:rsidRPr="00807D6E" w:rsidRDefault="00075E46" w:rsidP="00075E4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Газопровод низкого давления с. Сарафоново (центральная усадьба Сарафоново у д</w:t>
            </w:r>
            <w:r w:rsidR="00E1090E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12, </w:t>
            </w:r>
          </w:p>
          <w:p w:rsidR="009D1D56" w:rsidRPr="00807D6E" w:rsidRDefault="00075E46" w:rsidP="00075E4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д. 13). Задвижка № 16</w:t>
            </w:r>
            <w:r w:rsidR="00B11808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="00B11808">
              <w:rPr>
                <w:rFonts w:eastAsia="Calibri" w:cs="Times New Roman"/>
                <w:sz w:val="20"/>
                <w:szCs w:val="20"/>
                <w:lang w:eastAsia="ru-RU"/>
              </w:rPr>
              <w:t>ИН 300042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техническое перевооружение в части замены задвижки ДУ </w:t>
            </w:r>
            <w:r w:rsidR="00860B22" w:rsidRPr="00807D6E">
              <w:rPr>
                <w:rFonts w:eastAsia="Calibri" w:cs="Times New Roman"/>
                <w:sz w:val="20"/>
                <w:szCs w:val="20"/>
                <w:lang w:eastAsia="ru-RU"/>
              </w:rPr>
              <w:t>80</w:t>
            </w:r>
            <w:r w:rsidR="00860B22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="00075E46" w:rsidRPr="00807D6E">
              <w:rPr>
                <w:rFonts w:eastAsia="Calibri" w:cs="Times New Roman"/>
                <w:sz w:val="20"/>
                <w:szCs w:val="20"/>
                <w:lang w:eastAsia="ru-RU"/>
              </w:rPr>
              <w:t>мм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в колодце на шаровой кран бесколодезного исполнения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337,36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2.2.14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41F" w:rsidRPr="00807D6E" w:rsidRDefault="009D1D56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Газопровод</w:t>
            </w:r>
            <w:r w:rsidR="00C53A2A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Ярославская обл</w:t>
            </w:r>
            <w:r w:rsidR="00C53A2A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, г. Тутаев, </w:t>
            </w:r>
          </w:p>
          <w:p w:rsidR="00F7741F" w:rsidRPr="00807D6E" w:rsidRDefault="009D1D56" w:rsidP="00F7741F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ул. Комсомольская</w:t>
            </w:r>
            <w:r w:rsidR="00C53A2A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</w:p>
          <w:p w:rsidR="009D1D56" w:rsidRPr="00807D6E" w:rsidRDefault="00F7741F" w:rsidP="00C53A2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д. 101, ул.</w:t>
            </w:r>
            <w:r w:rsidR="00C53A2A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Советская, д</w:t>
            </w:r>
            <w:r w:rsidR="00C53A2A" w:rsidRPr="00807D6E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  <w:r w:rsidR="00C53A2A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="009D1D56" w:rsidRPr="00807D6E">
              <w:rPr>
                <w:rFonts w:eastAsia="Calibri" w:cs="Times New Roman"/>
                <w:sz w:val="20"/>
                <w:szCs w:val="20"/>
                <w:lang w:eastAsia="ru-RU"/>
              </w:rPr>
              <w:t>4</w:t>
            </w:r>
            <w:r w:rsidR="00473C3D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="009D1D56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ГК № 24</w:t>
            </w:r>
            <w:r w:rsidR="00B11808">
              <w:rPr>
                <w:rFonts w:eastAsia="Calibri" w:cs="Times New Roman"/>
                <w:sz w:val="20"/>
                <w:szCs w:val="20"/>
                <w:lang w:eastAsia="ru-RU"/>
              </w:rPr>
              <w:t xml:space="preserve">, </w:t>
            </w:r>
            <w:r w:rsidR="00C53A2A" w:rsidRPr="00807D6E">
              <w:rPr>
                <w:rFonts w:eastAsia="Calibri" w:cs="Times New Roman"/>
                <w:sz w:val="20"/>
                <w:szCs w:val="20"/>
                <w:lang w:eastAsia="ru-RU"/>
              </w:rPr>
              <w:t>ИН</w:t>
            </w:r>
            <w:r w:rsidR="00C53A2A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="00B11808">
              <w:rPr>
                <w:rFonts w:eastAsia="Calibri" w:cs="Times New Roman"/>
                <w:sz w:val="20"/>
                <w:szCs w:val="20"/>
                <w:lang w:eastAsia="ru-RU"/>
              </w:rPr>
              <w:t>Т300085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техническое перевооружение в части замены задвижки ДУ </w:t>
            </w:r>
            <w:r w:rsidR="00C53A2A" w:rsidRPr="00807D6E">
              <w:rPr>
                <w:rFonts w:eastAsia="Calibri" w:cs="Times New Roman"/>
                <w:sz w:val="20"/>
                <w:szCs w:val="20"/>
                <w:lang w:eastAsia="ru-RU"/>
              </w:rPr>
              <w:t>150</w:t>
            </w:r>
            <w:r w:rsidR="00C53A2A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="0005697E" w:rsidRPr="00807D6E">
              <w:rPr>
                <w:rFonts w:eastAsia="Calibri" w:cs="Times New Roman"/>
                <w:sz w:val="20"/>
                <w:szCs w:val="20"/>
                <w:lang w:eastAsia="ru-RU"/>
              </w:rPr>
              <w:t>мм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в колодце на шаровой кран бесколодезного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исполнения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67,36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807,36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2.2.15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B11808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Газопровод низкого давления, задвижка Д</w:t>
            </w:r>
            <w:r w:rsidR="00F7741F" w:rsidRPr="00807D6E">
              <w:rPr>
                <w:rFonts w:eastAsia="Calibri" w:cs="Times New Roman"/>
                <w:sz w:val="20"/>
                <w:szCs w:val="20"/>
                <w:lang w:eastAsia="ru-RU"/>
              </w:rPr>
              <w:t>У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100</w:t>
            </w:r>
            <w:r w:rsidR="00F7741F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мм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№ 131 по технологической схеме</w:t>
            </w:r>
            <w:r w:rsidR="00C53A2A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Я</w:t>
            </w:r>
            <w:r w:rsidR="00F7741F" w:rsidRPr="00807D6E">
              <w:rPr>
                <w:rFonts w:eastAsia="Calibri" w:cs="Times New Roman"/>
                <w:sz w:val="20"/>
                <w:szCs w:val="20"/>
                <w:lang w:eastAsia="ru-RU"/>
              </w:rPr>
              <w:t>рославская область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, г.</w:t>
            </w:r>
            <w:r w:rsidR="00C53A2A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Данилов, ул.</w:t>
            </w:r>
            <w:r w:rsidR="00C53A2A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Петербургская, д.</w:t>
            </w:r>
            <w:r w:rsidR="00C53A2A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84а, ГК № 1</w:t>
            </w:r>
            <w:r w:rsidR="00B11808">
              <w:rPr>
                <w:rFonts w:eastAsia="Calibri" w:cs="Times New Roman"/>
                <w:sz w:val="20"/>
                <w:szCs w:val="20"/>
                <w:lang w:eastAsia="ru-RU"/>
              </w:rPr>
              <w:t xml:space="preserve">, </w:t>
            </w:r>
            <w:r w:rsidR="00C53A2A" w:rsidRPr="00807D6E">
              <w:rPr>
                <w:rFonts w:eastAsia="Calibri" w:cs="Times New Roman"/>
                <w:sz w:val="20"/>
                <w:szCs w:val="20"/>
                <w:lang w:eastAsia="ru-RU"/>
              </w:rPr>
              <w:t>ИН</w:t>
            </w:r>
            <w:r w:rsidR="00C53A2A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Д300502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техническое перевооружение в части замены задвижки ДУ </w:t>
            </w:r>
            <w:r w:rsidR="00C53A2A" w:rsidRPr="00807D6E">
              <w:rPr>
                <w:rFonts w:eastAsia="Calibri" w:cs="Times New Roman"/>
                <w:sz w:val="20"/>
                <w:szCs w:val="20"/>
                <w:lang w:eastAsia="ru-RU"/>
              </w:rPr>
              <w:t>100</w:t>
            </w:r>
            <w:r w:rsidR="00C53A2A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="0005697E" w:rsidRPr="00807D6E">
              <w:rPr>
                <w:rFonts w:eastAsia="Calibri" w:cs="Times New Roman"/>
                <w:sz w:val="20"/>
                <w:szCs w:val="20"/>
                <w:lang w:eastAsia="ru-RU"/>
              </w:rPr>
              <w:t>мм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в колодце на шаровой кран бесколодезного исполнения на выходе газопровода из земли на фасад дома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337,36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D1D56" w:rsidRPr="00807D6E" w:rsidTr="00BC0624">
        <w:trPr>
          <w:trHeight w:val="1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Итого по подразделу 2.2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1144,22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7070,92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8215,14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8E4F73" w:rsidRPr="00807D6E" w:rsidTr="00BC0624">
        <w:trPr>
          <w:trHeight w:val="199"/>
        </w:trPr>
        <w:tc>
          <w:tcPr>
            <w:tcW w:w="151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73" w:rsidRPr="00807D6E" w:rsidRDefault="008E4F73" w:rsidP="00AD201D">
            <w:pPr>
              <w:widowControl w:val="0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2.3. Сооружение технических закольцовок, перемычек, лупингов</w:t>
            </w:r>
          </w:p>
        </w:tc>
      </w:tr>
      <w:tr w:rsidR="009D1D56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2.3.1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81B" w:rsidRPr="00807D6E" w:rsidRDefault="009D1D56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Газопровод низкого давления от д. 13 по</w:t>
            </w:r>
          </w:p>
          <w:p w:rsidR="007F681B" w:rsidRPr="00807D6E" w:rsidRDefault="009D1D56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ул. Комсомольской до </w:t>
            </w:r>
          </w:p>
          <w:p w:rsidR="009D1D56" w:rsidRPr="00807D6E" w:rsidRDefault="009D1D56" w:rsidP="00C53A2A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д. 15 по ул</w:t>
            </w:r>
            <w:r w:rsidR="00C53A2A" w:rsidRPr="00807D6E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  <w:r w:rsidR="00C53A2A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Комсомольской, пос</w:t>
            </w:r>
            <w:r w:rsidR="00C53A2A" w:rsidRPr="00807D6E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  <w:r w:rsidR="00C53A2A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Борисоглебский, Борисоглебский район (закольцовка)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0,050 км, ДУ </w:t>
            </w:r>
            <w:r w:rsidR="00C53A2A" w:rsidRPr="00807D6E">
              <w:rPr>
                <w:rFonts w:eastAsia="Calibri" w:cs="Times New Roman"/>
                <w:sz w:val="20"/>
                <w:szCs w:val="20"/>
                <w:lang w:eastAsia="ru-RU"/>
              </w:rPr>
              <w:t>100</w:t>
            </w:r>
            <w:r w:rsidR="00C53A2A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мм, отключающее устройство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DB33AC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89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II кв. </w:t>
            </w:r>
          </w:p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D56" w:rsidRPr="00807D6E" w:rsidRDefault="009D1D56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DB33AC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2.3.2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3B0009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Газопровод низкого давления от д.</w:t>
            </w:r>
            <w:r w:rsidR="00C53A2A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32б до д.</w:t>
            </w:r>
            <w:r w:rsidR="00C53A2A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30 по ул. Халтурина в г. Ярославл</w:t>
            </w:r>
            <w:r w:rsidR="003B0009" w:rsidRPr="00807D6E">
              <w:rPr>
                <w:rFonts w:eastAsia="Calibri" w:cs="Times New Roman"/>
                <w:sz w:val="20"/>
                <w:szCs w:val="20"/>
                <w:lang w:eastAsia="ru-RU"/>
              </w:rPr>
              <w:t>е</w:t>
            </w:r>
            <w:r w:rsidR="008A3BDC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(закольцовка т. 363-158*)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0,005 км, полиэтилен, </w:t>
            </w:r>
            <w:r w:rsidR="00C53A2A" w:rsidRPr="00807D6E">
              <w:rPr>
                <w:rFonts w:eastAsia="Calibri" w:cs="Times New Roman"/>
                <w:sz w:val="20"/>
                <w:szCs w:val="20"/>
                <w:lang w:eastAsia="ru-RU"/>
              </w:rPr>
              <w:t>ДУ</w:t>
            </w:r>
            <w:r w:rsidR="00C53A2A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90 мм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DB33AC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DB33AC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21,98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DB33AC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21,98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DB33AC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2.3.3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09" w:rsidRPr="00807D6E" w:rsidRDefault="00DB33AC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Газопровод низкого давления от ул. 3-</w:t>
            </w:r>
            <w:r w:rsidR="00C7226F">
              <w:rPr>
                <w:rFonts w:eastAsia="Calibri" w:cs="Times New Roman"/>
                <w:sz w:val="20"/>
                <w:szCs w:val="20"/>
                <w:lang w:eastAsia="ru-RU"/>
              </w:rPr>
              <w:t>й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Новодуховск</w:t>
            </w:r>
            <w:r w:rsidR="00577243">
              <w:rPr>
                <w:rFonts w:eastAsia="Calibri" w:cs="Times New Roman"/>
                <w:sz w:val="20"/>
                <w:szCs w:val="20"/>
                <w:lang w:eastAsia="ru-RU"/>
              </w:rPr>
              <w:t>ой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до</w:t>
            </w:r>
          </w:p>
          <w:p w:rsidR="00DB33AC" w:rsidRPr="00807D6E" w:rsidRDefault="00DB33AC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ул. Халтурина в г. Ярославле (закольцовка т. 228-140*)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0,115 км, полиэтилен, </w:t>
            </w:r>
            <w:r w:rsidR="00C53A2A" w:rsidRPr="00807D6E">
              <w:rPr>
                <w:rFonts w:eastAsia="Calibri" w:cs="Times New Roman"/>
                <w:sz w:val="20"/>
                <w:szCs w:val="20"/>
                <w:lang w:eastAsia="ru-RU"/>
              </w:rPr>
              <w:t>ДУ</w:t>
            </w:r>
            <w:r w:rsidR="00C53A2A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110 мм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DB33AC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DB33AC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171,43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DB33AC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171,43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DB33AC" w:rsidRPr="00807D6E" w:rsidTr="00BC0624">
        <w:trPr>
          <w:trHeight w:val="14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lastRenderedPageBreak/>
              <w:t>2.3.4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09" w:rsidRPr="00807D6E" w:rsidRDefault="00DB33AC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Газопровод низкого давления от д.</w:t>
            </w:r>
            <w:r w:rsidR="00C53A2A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24а по </w:t>
            </w:r>
          </w:p>
          <w:p w:rsidR="003B0009" w:rsidRPr="00807D6E" w:rsidRDefault="00DB33AC" w:rsidP="003B0009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ул. Декабристов до</w:t>
            </w:r>
          </w:p>
          <w:p w:rsidR="003B0009" w:rsidRPr="00807D6E" w:rsidRDefault="00DB33AC" w:rsidP="003B0009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д. 16/31</w:t>
            </w:r>
            <w:r w:rsidR="00C53A2A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по </w:t>
            </w:r>
          </w:p>
          <w:p w:rsidR="00DB33AC" w:rsidRPr="00807D6E" w:rsidRDefault="00DB33AC" w:rsidP="003B0009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пер. Солнечн</w:t>
            </w:r>
            <w:r w:rsidR="00C53A2A">
              <w:rPr>
                <w:rFonts w:eastAsia="Calibri" w:cs="Times New Roman"/>
                <w:sz w:val="20"/>
                <w:szCs w:val="20"/>
                <w:lang w:eastAsia="ru-RU"/>
              </w:rPr>
              <w:t>ому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в г. Ярославл</w:t>
            </w:r>
            <w:r w:rsidR="003B0009" w:rsidRPr="00807D6E">
              <w:rPr>
                <w:rFonts w:eastAsia="Calibri" w:cs="Times New Roman"/>
                <w:sz w:val="20"/>
                <w:szCs w:val="20"/>
                <w:lang w:eastAsia="ru-RU"/>
              </w:rPr>
              <w:t>е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(закольцовка т. 388-136*)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0,080 км, полиэтилен, </w:t>
            </w:r>
            <w:r w:rsidR="00C53A2A" w:rsidRPr="00807D6E">
              <w:rPr>
                <w:rFonts w:eastAsia="Calibri" w:cs="Times New Roman"/>
                <w:sz w:val="20"/>
                <w:szCs w:val="20"/>
                <w:lang w:eastAsia="ru-RU"/>
              </w:rPr>
              <w:t>ДУ</w:t>
            </w:r>
            <w:r w:rsidR="00C53A2A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90 мм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DB33AC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DB33AC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220,78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DB33AC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220,78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DB33AC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2.3.5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09" w:rsidRPr="00807D6E" w:rsidRDefault="00DB33AC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Газопровод высокого и низкого давления с установкой ШРП на</w:t>
            </w:r>
          </w:p>
          <w:p w:rsidR="00DB33AC" w:rsidRPr="00807D6E" w:rsidRDefault="00DB33AC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ул. Декабристов в г. Ярославле, (закольцовка т. 162*)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0,040 км, полиэтилен, </w:t>
            </w:r>
            <w:r w:rsidR="00D67B09" w:rsidRPr="00807D6E">
              <w:rPr>
                <w:rFonts w:eastAsia="Calibri" w:cs="Times New Roman"/>
                <w:sz w:val="20"/>
                <w:szCs w:val="20"/>
                <w:lang w:eastAsia="ru-RU"/>
              </w:rPr>
              <w:t>ДУ</w:t>
            </w:r>
            <w:r w:rsidR="00D67B09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63</w:t>
            </w:r>
            <w:r w:rsidR="00D67B09">
              <w:rPr>
                <w:rFonts w:eastAsia="Calibri" w:cs="Times New Roman"/>
                <w:sz w:val="20"/>
                <w:szCs w:val="20"/>
                <w:lang w:eastAsia="ru-RU"/>
              </w:rPr>
              <w:t xml:space="preserve"> мм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;</w:t>
            </w:r>
            <w:r w:rsidR="008A3BDC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="00D67B09" w:rsidRPr="00807D6E">
              <w:rPr>
                <w:rFonts w:eastAsia="Calibri" w:cs="Times New Roman"/>
                <w:sz w:val="20"/>
                <w:szCs w:val="20"/>
                <w:lang w:eastAsia="ru-RU"/>
              </w:rPr>
              <w:t>225</w:t>
            </w:r>
            <w:r w:rsidR="00D67B09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мм, ШРП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DB33AC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DB33AC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883,99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DB33AC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883,99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DB33AC" w:rsidRPr="00807D6E" w:rsidTr="00BC062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2.3.6</w:t>
            </w:r>
            <w:r w:rsidR="00BC0624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A29" w:rsidRDefault="00DB33AC" w:rsidP="00D67B09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Газопровод высокого и низкого давления с установкой ШРП на ул</w:t>
            </w:r>
            <w:r w:rsidR="00D67B09" w:rsidRPr="00807D6E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  <w:r w:rsidR="00D67B09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="008B5D48" w:rsidRPr="00807D6E">
              <w:rPr>
                <w:rFonts w:eastAsia="Calibri" w:cs="Times New Roman"/>
                <w:sz w:val="20"/>
                <w:szCs w:val="20"/>
                <w:lang w:eastAsia="ru-RU"/>
              </w:rPr>
              <w:t>1-</w:t>
            </w:r>
            <w:r w:rsidR="008B5D48">
              <w:rPr>
                <w:rFonts w:eastAsia="Calibri" w:cs="Times New Roman"/>
                <w:sz w:val="20"/>
                <w:szCs w:val="20"/>
                <w:lang w:eastAsia="ru-RU"/>
              </w:rPr>
              <w:t xml:space="preserve">й </w:t>
            </w:r>
            <w:r w:rsidR="003F0F63">
              <w:rPr>
                <w:rFonts w:eastAsia="Calibri" w:cs="Times New Roman"/>
                <w:sz w:val="20"/>
                <w:szCs w:val="20"/>
                <w:lang w:eastAsia="ru-RU"/>
              </w:rPr>
              <w:t>Больничн</w:t>
            </w:r>
            <w:r w:rsidR="000046C8">
              <w:rPr>
                <w:rFonts w:eastAsia="Calibri" w:cs="Times New Roman"/>
                <w:sz w:val="20"/>
                <w:szCs w:val="20"/>
                <w:lang w:eastAsia="ru-RU"/>
              </w:rPr>
              <w:t>ой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,</w:t>
            </w:r>
            <w:r w:rsidR="003B0009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:rsidR="00035A29" w:rsidRDefault="003F0F63" w:rsidP="00D67B09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>
              <w:rPr>
                <w:rFonts w:eastAsia="Calibri" w:cs="Times New Roman"/>
                <w:sz w:val="20"/>
                <w:szCs w:val="20"/>
                <w:lang w:eastAsia="ru-RU"/>
              </w:rPr>
              <w:t xml:space="preserve">ул. </w:t>
            </w:r>
            <w:r w:rsidR="008B5D48" w:rsidRPr="00807D6E">
              <w:rPr>
                <w:rFonts w:eastAsia="Calibri" w:cs="Times New Roman"/>
                <w:sz w:val="20"/>
                <w:szCs w:val="20"/>
                <w:lang w:eastAsia="ru-RU"/>
              </w:rPr>
              <w:t>2-</w:t>
            </w:r>
            <w:r w:rsidR="008B5D48">
              <w:rPr>
                <w:rFonts w:eastAsia="Calibri" w:cs="Times New Roman"/>
                <w:sz w:val="20"/>
                <w:szCs w:val="20"/>
                <w:lang w:eastAsia="ru-RU"/>
              </w:rPr>
              <w:t xml:space="preserve">й </w:t>
            </w:r>
            <w:r>
              <w:rPr>
                <w:rFonts w:eastAsia="Calibri" w:cs="Times New Roman"/>
                <w:sz w:val="20"/>
                <w:szCs w:val="20"/>
                <w:lang w:eastAsia="ru-RU"/>
              </w:rPr>
              <w:t>Больничн</w:t>
            </w:r>
            <w:r w:rsidR="000046C8">
              <w:rPr>
                <w:rFonts w:eastAsia="Calibri" w:cs="Times New Roman"/>
                <w:sz w:val="20"/>
                <w:szCs w:val="20"/>
                <w:lang w:eastAsia="ru-RU"/>
              </w:rPr>
              <w:t>ой</w:t>
            </w:r>
            <w:r w:rsidR="00DB33AC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, </w:t>
            </w:r>
            <w:r w:rsidR="008B5D48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</w:p>
          <w:p w:rsidR="00DB33AC" w:rsidRPr="00807D6E" w:rsidRDefault="003F0F63" w:rsidP="008B5D48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>
              <w:rPr>
                <w:rFonts w:eastAsia="Calibri" w:cs="Times New Roman"/>
                <w:sz w:val="20"/>
                <w:szCs w:val="20"/>
                <w:lang w:eastAsia="ru-RU"/>
              </w:rPr>
              <w:t xml:space="preserve">ул. </w:t>
            </w:r>
            <w:r w:rsidR="008B5D48">
              <w:rPr>
                <w:rFonts w:eastAsia="Calibri" w:cs="Times New Roman"/>
                <w:sz w:val="20"/>
                <w:szCs w:val="20"/>
                <w:lang w:eastAsia="ru-RU"/>
              </w:rPr>
              <w:t>3-й</w:t>
            </w:r>
            <w:r w:rsidR="008B5D48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  <w:lang w:eastAsia="ru-RU"/>
              </w:rPr>
              <w:t>Больничн</w:t>
            </w:r>
            <w:r w:rsidR="000046C8">
              <w:rPr>
                <w:rFonts w:eastAsia="Calibri" w:cs="Times New Roman"/>
                <w:sz w:val="20"/>
                <w:szCs w:val="20"/>
                <w:lang w:eastAsia="ru-RU"/>
              </w:rPr>
              <w:t>ой</w:t>
            </w:r>
            <w:r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="00DB33AC" w:rsidRPr="00807D6E">
              <w:rPr>
                <w:rFonts w:eastAsia="Calibri" w:cs="Times New Roman"/>
                <w:sz w:val="20"/>
                <w:szCs w:val="20"/>
                <w:lang w:eastAsia="ru-RU"/>
              </w:rPr>
              <w:t>в г. Ярославле, (закольцовка т.</w:t>
            </w:r>
            <w:r w:rsidR="00DA36A8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="00DB33AC" w:rsidRPr="00807D6E">
              <w:rPr>
                <w:rFonts w:eastAsia="Calibri" w:cs="Times New Roman"/>
                <w:sz w:val="20"/>
                <w:szCs w:val="20"/>
                <w:lang w:eastAsia="ru-RU"/>
              </w:rPr>
              <w:t>61*)</w:t>
            </w:r>
            <w:r w:rsidR="008B5D48">
              <w:rPr>
                <w:rFonts w:eastAsia="Calibri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AD201D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0,210 км, полиэтилен, </w:t>
            </w:r>
            <w:r w:rsidR="00D67B09" w:rsidRPr="00807D6E">
              <w:rPr>
                <w:rFonts w:eastAsia="Calibri" w:cs="Times New Roman"/>
                <w:sz w:val="20"/>
                <w:szCs w:val="20"/>
                <w:lang w:eastAsia="ru-RU"/>
              </w:rPr>
              <w:t>ДУ</w:t>
            </w:r>
            <w:r w:rsidR="00D67B09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63</w:t>
            </w:r>
            <w:r w:rsidR="00D67B09">
              <w:rPr>
                <w:rFonts w:eastAsia="Calibri" w:cs="Times New Roman"/>
                <w:sz w:val="20"/>
                <w:szCs w:val="20"/>
                <w:lang w:eastAsia="ru-RU"/>
              </w:rPr>
              <w:t xml:space="preserve"> мм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;</w:t>
            </w:r>
            <w:r w:rsidR="008A3BDC"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="00D67B09" w:rsidRPr="00807D6E">
              <w:rPr>
                <w:rFonts w:eastAsia="Calibri" w:cs="Times New Roman"/>
                <w:sz w:val="20"/>
                <w:szCs w:val="20"/>
                <w:lang w:eastAsia="ru-RU"/>
              </w:rPr>
              <w:t>225</w:t>
            </w:r>
            <w:r w:rsidR="00D67B09">
              <w:rPr>
                <w:rFonts w:eastAsia="Calibri" w:cs="Times New Roman"/>
                <w:sz w:val="20"/>
                <w:szCs w:val="20"/>
                <w:lang w:eastAsia="ru-RU"/>
              </w:rPr>
              <w:t> 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мм, ШРП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DB33AC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DB33AC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872,46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DB33AC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872,46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II кв. 2020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DB33AC" w:rsidRPr="00807D6E" w:rsidTr="00BC0624">
        <w:trPr>
          <w:trHeight w:val="1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Итого по подразделу 2.3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DB33AC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2170,64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DB33AC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2240,64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33AC" w:rsidRPr="00807D6E" w:rsidTr="00BC0624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Итого по разделу 2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3B0009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3318,23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DB33AC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3B0009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51460,00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DB33AC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3B0009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54778,23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F73" w:rsidRPr="00807D6E" w:rsidTr="00BC0624">
        <w:trPr>
          <w:trHeight w:val="370"/>
        </w:trPr>
        <w:tc>
          <w:tcPr>
            <w:tcW w:w="151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F73" w:rsidRPr="00807D6E" w:rsidRDefault="008E4F73" w:rsidP="00AD201D">
            <w:pPr>
              <w:widowControl w:val="0"/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3. Резерв средств на покрытие выпадающих доходов от технологического присоединения газоиспользующего оборудования к газораспределительным сетям в рамках постановления Правительства Российской Федерации от 30 декабря 2013 г. № 1314 «Об утверждении Правил подключения (технологического присоединения) объектов капитального строительства к сетям газораспределения, а также об изменении и признании утратившими силу некоторых актов Правительства Российской Федерации»</w:t>
            </w:r>
          </w:p>
        </w:tc>
      </w:tr>
      <w:tr w:rsidR="009A3F63" w:rsidRPr="00807D6E" w:rsidTr="00BC0624">
        <w:trPr>
          <w:trHeight w:val="4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F63" w:rsidRPr="00807D6E" w:rsidRDefault="009A3F63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6322,56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F63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46366,16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F63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52688,72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889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 xml:space="preserve">I кв. </w:t>
            </w:r>
          </w:p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 кв. 2020 г.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IV кв. 2020 г.</w:t>
            </w:r>
          </w:p>
        </w:tc>
      </w:tr>
      <w:tr w:rsidR="009A3F63" w:rsidRPr="00807D6E" w:rsidTr="00BC0624">
        <w:trPr>
          <w:trHeight w:val="130"/>
        </w:trPr>
        <w:tc>
          <w:tcPr>
            <w:tcW w:w="151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AD201D">
            <w:pPr>
              <w:widowControl w:val="0"/>
              <w:ind w:firstLine="0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3.1</w:t>
            </w:r>
            <w:r w:rsidR="00D67B09">
              <w:rPr>
                <w:rFonts w:cs="Times New Roman"/>
                <w:bCs/>
                <w:sz w:val="20"/>
                <w:szCs w:val="20"/>
                <w:lang w:eastAsia="ru-RU"/>
              </w:rPr>
              <w:t>.</w:t>
            </w: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 xml:space="preserve"> Оборудование и мезанизмы для выполнения работ по  технологическому присоединению газоиспользующего оборудования к газораспределительным сетям в рамках постановления Правительства Российской Федерации от 30 декабря 2013 г. </w:t>
            </w:r>
            <w:r w:rsidR="00D67B09">
              <w:rPr>
                <w:rFonts w:cs="Times New Roman"/>
                <w:bCs/>
                <w:sz w:val="20"/>
                <w:szCs w:val="20"/>
                <w:lang w:eastAsia="ru-RU"/>
              </w:rPr>
              <w:t>№</w:t>
            </w:r>
            <w:r w:rsidR="00D67B09" w:rsidRPr="00807D6E">
              <w:rPr>
                <w:rFonts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 xml:space="preserve">1314 </w:t>
            </w:r>
            <w:r w:rsidR="00D67B09">
              <w:rPr>
                <w:rFonts w:cs="Times New Roman"/>
                <w:bCs/>
                <w:sz w:val="20"/>
                <w:szCs w:val="20"/>
                <w:lang w:eastAsia="ru-RU"/>
              </w:rPr>
              <w:t>«</w:t>
            </w:r>
            <w:r w:rsidRPr="00807D6E">
              <w:rPr>
                <w:rFonts w:cs="Times New Roman"/>
                <w:bCs/>
                <w:sz w:val="20"/>
                <w:szCs w:val="20"/>
                <w:lang w:eastAsia="ru-RU"/>
              </w:rPr>
              <w:t>Об утверждении правил подключения (технологического присоединения) объектов капитального строительства к сетям газораспределения, а также об изменении и признании утратившими силу некоторых актов Правительства Российской Федерации</w:t>
            </w:r>
            <w:r w:rsidR="00D67B09">
              <w:rPr>
                <w:rFonts w:cs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9A3F63" w:rsidRPr="00807D6E" w:rsidTr="00BC0624">
        <w:trPr>
          <w:trHeight w:val="1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3.1.1</w:t>
            </w:r>
            <w:r w:rsidR="00B66539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175DC2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Баровая грунторезная машина БГМ-1 (ЭЦУ) на базе МТЗ 82.1, поворотный отвал, двигатель Д-243, дизель, мощность 78 л.с.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1878,5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9A3F63" w:rsidRPr="00807D6E" w:rsidTr="00BC0624">
        <w:trPr>
          <w:trHeight w:val="1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3.1.2</w:t>
            </w:r>
            <w:r w:rsidR="00B66539">
              <w:rPr>
                <w:rFonts w:eastAsia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Экскаватор-погрузчик JCB3CX</w:t>
            </w:r>
            <w:r w:rsidR="008138EB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(РФ)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 шт.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10464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9A3F63" w:rsidRPr="00807D6E" w:rsidTr="00BC0624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12342,5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63" w:rsidRPr="00807D6E" w:rsidRDefault="009A3F63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DB33AC" w:rsidRPr="00807D6E" w:rsidTr="00BC0624">
        <w:trPr>
          <w:trHeight w:val="1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Итого по разделу 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6322,56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DB33AC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46366,16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12342,5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65031,22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DB33AC" w:rsidRPr="00807D6E" w:rsidTr="00BC0624">
        <w:trPr>
          <w:trHeight w:val="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Всего по 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21965,223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DB33AC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126 932,22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12342,5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807D6E">
              <w:rPr>
                <w:rFonts w:eastAsia="Calibri" w:cs="Times New Roman"/>
                <w:sz w:val="20"/>
                <w:szCs w:val="20"/>
                <w:lang w:eastAsia="ru-RU"/>
              </w:rPr>
              <w:t>161239,95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C" w:rsidRPr="00807D6E" w:rsidRDefault="00DB33AC" w:rsidP="009D1D56">
            <w:pPr>
              <w:ind w:firstLine="0"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</w:tbl>
    <w:p w:rsidR="00A215DA" w:rsidRPr="00807D6E" w:rsidRDefault="00A215DA" w:rsidP="00390734">
      <w:pPr>
        <w:tabs>
          <w:tab w:val="left" w:pos="4530"/>
        </w:tabs>
        <w:jc w:val="both"/>
        <w:rPr>
          <w:szCs w:val="28"/>
          <w:lang w:eastAsia="ru-RU"/>
        </w:rPr>
        <w:sectPr w:rsidR="00A215DA" w:rsidRPr="00807D6E" w:rsidSect="00C06C23">
          <w:pgSz w:w="16838" w:h="11906" w:orient="landscape" w:code="9"/>
          <w:pgMar w:top="1985" w:right="1134" w:bottom="567" w:left="1134" w:header="709" w:footer="709" w:gutter="0"/>
          <w:cols w:space="708"/>
          <w:docGrid w:linePitch="381"/>
        </w:sectPr>
      </w:pPr>
    </w:p>
    <w:p w:rsidR="00AD78C5" w:rsidRPr="00807D6E" w:rsidRDefault="00276DAD" w:rsidP="00390734">
      <w:pPr>
        <w:tabs>
          <w:tab w:val="left" w:pos="4530"/>
        </w:tabs>
        <w:jc w:val="both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>9</w:t>
      </w:r>
      <w:r w:rsidR="00AD78C5" w:rsidRPr="00807D6E">
        <w:rPr>
          <w:szCs w:val="28"/>
          <w:lang w:eastAsia="ru-RU"/>
        </w:rPr>
        <w:t>. В Методике предоставления и распределения субсидии на реализацию мероприятий по строительству объектов газификации (приложение 1 к Программе)</w:t>
      </w:r>
      <w:r w:rsidR="00863FF6" w:rsidRPr="00807D6E">
        <w:rPr>
          <w:szCs w:val="28"/>
          <w:lang w:eastAsia="ru-RU"/>
        </w:rPr>
        <w:t>:</w:t>
      </w:r>
    </w:p>
    <w:p w:rsidR="00863FF6" w:rsidRPr="00807D6E" w:rsidRDefault="00276DAD" w:rsidP="00390734">
      <w:pPr>
        <w:tabs>
          <w:tab w:val="left" w:pos="4530"/>
        </w:tabs>
        <w:jc w:val="both"/>
        <w:rPr>
          <w:szCs w:val="28"/>
          <w:lang w:eastAsia="ru-RU"/>
        </w:rPr>
      </w:pPr>
      <w:r>
        <w:rPr>
          <w:szCs w:val="28"/>
          <w:lang w:eastAsia="ru-RU"/>
        </w:rPr>
        <w:t>9</w:t>
      </w:r>
      <w:r w:rsidR="00863FF6" w:rsidRPr="00807D6E">
        <w:rPr>
          <w:szCs w:val="28"/>
          <w:lang w:eastAsia="ru-RU"/>
        </w:rPr>
        <w:t xml:space="preserve">.1. </w:t>
      </w:r>
      <w:r w:rsidR="00B537AA" w:rsidRPr="00807D6E">
        <w:rPr>
          <w:szCs w:val="28"/>
          <w:lang w:eastAsia="ru-RU"/>
        </w:rPr>
        <w:t>Пункт 15 изложить в следующей редакции:</w:t>
      </w:r>
    </w:p>
    <w:p w:rsidR="00B537AA" w:rsidRPr="00807D6E" w:rsidRDefault="00B537AA" w:rsidP="00B537AA">
      <w:pPr>
        <w:tabs>
          <w:tab w:val="left" w:pos="4530"/>
        </w:tabs>
        <w:jc w:val="both"/>
        <w:rPr>
          <w:szCs w:val="28"/>
        </w:rPr>
      </w:pPr>
      <w:r w:rsidRPr="00807D6E">
        <w:rPr>
          <w:szCs w:val="28"/>
          <w:lang w:eastAsia="ru-RU"/>
        </w:rPr>
        <w:t xml:space="preserve">«15. </w:t>
      </w:r>
      <w:r w:rsidRPr="00807D6E">
        <w:rPr>
          <w:szCs w:val="28"/>
        </w:rPr>
        <w:t>Оценка результативности и эффективности использования субсиди</w:t>
      </w:r>
      <w:r w:rsidR="00A64339" w:rsidRPr="00807D6E">
        <w:rPr>
          <w:szCs w:val="28"/>
        </w:rPr>
        <w:t>и</w:t>
      </w:r>
      <w:r w:rsidRPr="00807D6E">
        <w:rPr>
          <w:szCs w:val="28"/>
        </w:rPr>
        <w:t xml:space="preserve"> осуществляется ответственным исполнителем </w:t>
      </w:r>
      <w:r w:rsidR="00C114C3">
        <w:rPr>
          <w:szCs w:val="28"/>
        </w:rPr>
        <w:t>П</w:t>
      </w:r>
      <w:r w:rsidRPr="00807D6E">
        <w:rPr>
          <w:szCs w:val="28"/>
        </w:rPr>
        <w:t>рограммы ежегодно не позднее 10 февраля года, следующего за отчетным, пут</w:t>
      </w:r>
      <w:r w:rsidR="00C114C3">
        <w:rPr>
          <w:szCs w:val="28"/>
        </w:rPr>
        <w:t>е</w:t>
      </w:r>
      <w:r w:rsidRPr="00807D6E">
        <w:rPr>
          <w:szCs w:val="28"/>
        </w:rPr>
        <w:t>м установления степени достижения ожидаемых результатов, а также сравнения текущих значений показателей с их плановыми значениями.</w:t>
      </w:r>
    </w:p>
    <w:p w:rsidR="00B537AA" w:rsidRPr="00807D6E" w:rsidRDefault="00B537AA" w:rsidP="00B537AA">
      <w:pPr>
        <w:jc w:val="both"/>
        <w:rPr>
          <w:szCs w:val="28"/>
        </w:rPr>
      </w:pPr>
      <w:r w:rsidRPr="00807D6E">
        <w:rPr>
          <w:szCs w:val="28"/>
        </w:rPr>
        <w:t xml:space="preserve">Ежеквартально не позднее 05 числа месяца, следующего за отчетным периодом, органы местного самоуправления муниципальных образований области направляют в департамент сведения о достижении значений целевых показателей эффективности и результативности использования субсидии по форме согласно приложению к соглашению об осуществлении совместных действий по организации строительства (реконструкции) и финансирования объектов, включенных в Программу. Форма </w:t>
      </w:r>
      <w:r w:rsidR="00C114C3">
        <w:rPr>
          <w:szCs w:val="28"/>
        </w:rPr>
        <w:t xml:space="preserve">указанного </w:t>
      </w:r>
      <w:r w:rsidRPr="00807D6E">
        <w:rPr>
          <w:szCs w:val="28"/>
        </w:rPr>
        <w:t>соглашения утверждается приказом департамента.</w:t>
      </w:r>
    </w:p>
    <w:p w:rsidR="00B537AA" w:rsidRPr="00807D6E" w:rsidRDefault="00B537AA" w:rsidP="00B537AA">
      <w:pPr>
        <w:jc w:val="both"/>
        <w:rPr>
          <w:szCs w:val="28"/>
        </w:rPr>
      </w:pPr>
      <w:r w:rsidRPr="00807D6E">
        <w:rPr>
          <w:szCs w:val="28"/>
        </w:rPr>
        <w:t>Показатель результативности использования субсидии (Р) рассчитывается по формуле:</w:t>
      </w:r>
    </w:p>
    <w:p w:rsidR="00B537AA" w:rsidRPr="00807D6E" w:rsidRDefault="00B537AA" w:rsidP="00B537AA">
      <w:pPr>
        <w:jc w:val="center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B537AA" w:rsidRPr="00807D6E" w:rsidTr="002F6D96">
        <w:tc>
          <w:tcPr>
            <w:tcW w:w="3190" w:type="dxa"/>
            <w:vMerge w:val="restart"/>
            <w:shd w:val="clear" w:color="auto" w:fill="auto"/>
            <w:vAlign w:val="center"/>
          </w:tcPr>
          <w:p w:rsidR="00B537AA" w:rsidRPr="00807D6E" w:rsidRDefault="00B537AA" w:rsidP="002F6D96">
            <w:pPr>
              <w:ind w:firstLine="0"/>
              <w:jc w:val="right"/>
              <w:rPr>
                <w:szCs w:val="28"/>
              </w:rPr>
            </w:pPr>
            <w:r w:rsidRPr="00807D6E">
              <w:rPr>
                <w:szCs w:val="28"/>
              </w:rPr>
              <w:t>Р =</w:t>
            </w:r>
          </w:p>
        </w:tc>
        <w:tc>
          <w:tcPr>
            <w:tcW w:w="3190" w:type="dxa"/>
            <w:tcBorders>
              <w:bottom w:val="single" w:sz="4" w:space="0" w:color="auto"/>
            </w:tcBorders>
            <w:shd w:val="clear" w:color="auto" w:fill="auto"/>
          </w:tcPr>
          <w:p w:rsidR="00B537AA" w:rsidRPr="00807D6E" w:rsidRDefault="00B537AA" w:rsidP="002F6D96">
            <w:pPr>
              <w:ind w:firstLine="0"/>
              <w:jc w:val="center"/>
              <w:rPr>
                <w:szCs w:val="28"/>
              </w:rPr>
            </w:pPr>
            <w:r w:rsidRPr="00807D6E">
              <w:rPr>
                <w:szCs w:val="28"/>
                <w:lang w:val="en-US"/>
              </w:rPr>
              <w:t>SUM</w:t>
            </w:r>
            <w:r w:rsidRPr="00807D6E">
              <w:rPr>
                <w:szCs w:val="28"/>
              </w:rPr>
              <w:t xml:space="preserve"> </w:t>
            </w:r>
            <w:r w:rsidRPr="00807D6E">
              <w:rPr>
                <w:szCs w:val="28"/>
                <w:lang w:val="en-US"/>
              </w:rPr>
              <w:t>K</w:t>
            </w:r>
            <w:r w:rsidRPr="00807D6E">
              <w:rPr>
                <w:szCs w:val="28"/>
                <w:vertAlign w:val="subscript"/>
                <w:lang w:val="en-US"/>
              </w:rPr>
              <w:t>i</w:t>
            </w:r>
            <w:r w:rsidRPr="00807D6E">
              <w:rPr>
                <w:szCs w:val="28"/>
                <w:vertAlign w:val="subscript"/>
              </w:rPr>
              <w:t xml:space="preserve"> </w:t>
            </w:r>
            <w:r w:rsidRPr="00807D6E">
              <w:rPr>
                <w:rFonts w:cs="Times New Roman"/>
                <w:szCs w:val="28"/>
              </w:rPr>
              <w:t>× (</w:t>
            </w:r>
            <w:r w:rsidRPr="00807D6E">
              <w:rPr>
                <w:rFonts w:cs="Times New Roman"/>
                <w:szCs w:val="28"/>
                <w:lang w:val="en-US"/>
              </w:rPr>
              <w:t>X</w:t>
            </w:r>
            <w:r w:rsidRPr="00807D6E">
              <w:rPr>
                <w:rFonts w:cs="Times New Roman"/>
                <w:szCs w:val="28"/>
                <w:vertAlign w:val="subscript"/>
                <w:lang w:val="en-US"/>
              </w:rPr>
              <w:t>i</w:t>
            </w:r>
            <w:r w:rsidRPr="00807D6E">
              <w:rPr>
                <w:rFonts w:cs="Times New Roman"/>
                <w:szCs w:val="28"/>
                <w:vertAlign w:val="subscript"/>
              </w:rPr>
              <w:t xml:space="preserve"> факт.</w:t>
            </w:r>
            <w:r w:rsidRPr="00807D6E">
              <w:rPr>
                <w:rFonts w:cs="Times New Roman"/>
                <w:szCs w:val="28"/>
              </w:rPr>
              <w:t xml:space="preserve">/ </w:t>
            </w:r>
            <w:r w:rsidRPr="00807D6E">
              <w:rPr>
                <w:rFonts w:cs="Times New Roman"/>
                <w:szCs w:val="28"/>
                <w:lang w:val="en-US"/>
              </w:rPr>
              <w:t>X</w:t>
            </w:r>
            <w:r w:rsidRPr="00807D6E">
              <w:rPr>
                <w:rFonts w:cs="Times New Roman"/>
                <w:szCs w:val="28"/>
                <w:vertAlign w:val="subscript"/>
                <w:lang w:val="en-US"/>
              </w:rPr>
              <w:t>i</w:t>
            </w:r>
            <w:r w:rsidRPr="00807D6E">
              <w:rPr>
                <w:rFonts w:cs="Times New Roman"/>
                <w:szCs w:val="28"/>
                <w:vertAlign w:val="subscript"/>
              </w:rPr>
              <w:t xml:space="preserve"> план.</w:t>
            </w:r>
            <w:r w:rsidRPr="00807D6E">
              <w:rPr>
                <w:rFonts w:cs="Times New Roman"/>
                <w:szCs w:val="28"/>
              </w:rPr>
              <w:t>)</w:t>
            </w:r>
          </w:p>
        </w:tc>
        <w:tc>
          <w:tcPr>
            <w:tcW w:w="3191" w:type="dxa"/>
            <w:vMerge w:val="restart"/>
            <w:shd w:val="clear" w:color="auto" w:fill="auto"/>
            <w:vAlign w:val="center"/>
          </w:tcPr>
          <w:p w:rsidR="00B537AA" w:rsidRPr="00807D6E" w:rsidRDefault="00B537AA" w:rsidP="002F6D96">
            <w:pPr>
              <w:ind w:firstLine="0"/>
              <w:rPr>
                <w:szCs w:val="28"/>
              </w:rPr>
            </w:pPr>
            <w:r w:rsidRPr="00807D6E">
              <w:rPr>
                <w:rFonts w:cs="Times New Roman"/>
                <w:szCs w:val="28"/>
              </w:rPr>
              <w:t>×</w:t>
            </w:r>
            <w:r w:rsidRPr="00807D6E">
              <w:rPr>
                <w:szCs w:val="28"/>
                <w:lang w:val="en-US"/>
              </w:rPr>
              <w:t xml:space="preserve"> 100 %</w:t>
            </w:r>
            <w:r w:rsidRPr="00807D6E">
              <w:rPr>
                <w:szCs w:val="28"/>
              </w:rPr>
              <w:t>,</w:t>
            </w:r>
          </w:p>
        </w:tc>
      </w:tr>
      <w:tr w:rsidR="00B537AA" w:rsidRPr="00807D6E" w:rsidTr="002F6D96">
        <w:tc>
          <w:tcPr>
            <w:tcW w:w="3190" w:type="dxa"/>
            <w:vMerge/>
            <w:shd w:val="clear" w:color="auto" w:fill="auto"/>
          </w:tcPr>
          <w:p w:rsidR="00B537AA" w:rsidRPr="00807D6E" w:rsidRDefault="00B537AA" w:rsidP="002F6D96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  <w:shd w:val="clear" w:color="auto" w:fill="auto"/>
          </w:tcPr>
          <w:p w:rsidR="00B537AA" w:rsidRPr="00807D6E" w:rsidRDefault="00B537AA" w:rsidP="002F6D96">
            <w:pPr>
              <w:ind w:firstLine="0"/>
              <w:jc w:val="center"/>
              <w:rPr>
                <w:szCs w:val="28"/>
                <w:lang w:val="en-US"/>
              </w:rPr>
            </w:pPr>
            <w:r w:rsidRPr="00807D6E">
              <w:rPr>
                <w:szCs w:val="28"/>
                <w:lang w:val="en-US"/>
              </w:rPr>
              <w:t>№</w:t>
            </w:r>
          </w:p>
        </w:tc>
        <w:tc>
          <w:tcPr>
            <w:tcW w:w="3191" w:type="dxa"/>
            <w:vMerge/>
            <w:shd w:val="clear" w:color="auto" w:fill="auto"/>
          </w:tcPr>
          <w:p w:rsidR="00B537AA" w:rsidRPr="00807D6E" w:rsidRDefault="00B537AA" w:rsidP="002F6D96">
            <w:pPr>
              <w:ind w:firstLine="0"/>
              <w:jc w:val="center"/>
              <w:rPr>
                <w:szCs w:val="28"/>
              </w:rPr>
            </w:pPr>
          </w:p>
        </w:tc>
      </w:tr>
    </w:tbl>
    <w:p w:rsidR="00B537AA" w:rsidRPr="00807D6E" w:rsidRDefault="00B537AA" w:rsidP="00B537AA">
      <w:pPr>
        <w:jc w:val="center"/>
        <w:rPr>
          <w:szCs w:val="28"/>
        </w:rPr>
      </w:pPr>
    </w:p>
    <w:p w:rsidR="00B537AA" w:rsidRDefault="00B537AA" w:rsidP="00B537AA">
      <w:pPr>
        <w:ind w:firstLine="0"/>
        <w:jc w:val="both"/>
        <w:rPr>
          <w:szCs w:val="28"/>
        </w:rPr>
      </w:pPr>
      <w:r w:rsidRPr="00807D6E">
        <w:rPr>
          <w:szCs w:val="28"/>
        </w:rPr>
        <w:t>где:</w:t>
      </w:r>
    </w:p>
    <w:p w:rsidR="00C114C3" w:rsidRPr="00807D6E" w:rsidRDefault="00C114C3" w:rsidP="00C114C3">
      <w:pPr>
        <w:jc w:val="both"/>
        <w:rPr>
          <w:szCs w:val="28"/>
        </w:rPr>
      </w:pPr>
      <w:r w:rsidRPr="00807D6E">
        <w:rPr>
          <w:szCs w:val="28"/>
          <w:lang w:val="en-US"/>
        </w:rPr>
        <w:t>K</w:t>
      </w:r>
      <w:r w:rsidRPr="00807D6E">
        <w:rPr>
          <w:szCs w:val="28"/>
          <w:vertAlign w:val="subscript"/>
          <w:lang w:val="en-US"/>
        </w:rPr>
        <w:t>i</w:t>
      </w:r>
      <w:r w:rsidRPr="00807D6E">
        <w:rPr>
          <w:szCs w:val="28"/>
        </w:rPr>
        <w:t xml:space="preserve"> – весовой коэффициент параметра;</w:t>
      </w:r>
    </w:p>
    <w:p w:rsidR="00B537AA" w:rsidRPr="00807D6E" w:rsidRDefault="00B537AA" w:rsidP="00B537AA">
      <w:pPr>
        <w:jc w:val="both"/>
        <w:rPr>
          <w:szCs w:val="28"/>
        </w:rPr>
      </w:pPr>
      <w:r w:rsidRPr="00807D6E">
        <w:rPr>
          <w:rFonts w:cs="Times New Roman"/>
          <w:szCs w:val="28"/>
          <w:lang w:val="en-US"/>
        </w:rPr>
        <w:t>X</w:t>
      </w:r>
      <w:r w:rsidRPr="00807D6E">
        <w:rPr>
          <w:rFonts w:cs="Times New Roman"/>
          <w:szCs w:val="28"/>
          <w:vertAlign w:val="subscript"/>
          <w:lang w:val="en-US"/>
        </w:rPr>
        <w:t>i</w:t>
      </w:r>
      <w:r w:rsidRPr="00807D6E">
        <w:rPr>
          <w:rFonts w:cs="Times New Roman"/>
          <w:szCs w:val="28"/>
          <w:vertAlign w:val="subscript"/>
        </w:rPr>
        <w:t xml:space="preserve"> факт</w:t>
      </w:r>
      <w:r w:rsidRPr="00807D6E">
        <w:rPr>
          <w:szCs w:val="28"/>
        </w:rPr>
        <w:t xml:space="preserve"> – фактическое значение i-го целевого показателя за отчетный период;</w:t>
      </w:r>
    </w:p>
    <w:p w:rsidR="00B537AA" w:rsidRPr="00807D6E" w:rsidRDefault="00B537AA" w:rsidP="00B537AA">
      <w:pPr>
        <w:jc w:val="both"/>
        <w:rPr>
          <w:szCs w:val="28"/>
        </w:rPr>
      </w:pPr>
      <w:r w:rsidRPr="00807D6E">
        <w:rPr>
          <w:rFonts w:cs="Times New Roman"/>
          <w:szCs w:val="28"/>
          <w:lang w:val="en-US"/>
        </w:rPr>
        <w:t>X</w:t>
      </w:r>
      <w:r w:rsidRPr="00807D6E">
        <w:rPr>
          <w:rFonts w:cs="Times New Roman"/>
          <w:szCs w:val="28"/>
          <w:vertAlign w:val="subscript"/>
          <w:lang w:val="en-US"/>
        </w:rPr>
        <w:t>i</w:t>
      </w:r>
      <w:r w:rsidRPr="00807D6E">
        <w:rPr>
          <w:rFonts w:cs="Times New Roman"/>
          <w:szCs w:val="28"/>
          <w:vertAlign w:val="subscript"/>
        </w:rPr>
        <w:t xml:space="preserve"> план.</w:t>
      </w:r>
      <w:r w:rsidRPr="00807D6E">
        <w:rPr>
          <w:szCs w:val="28"/>
        </w:rPr>
        <w:t xml:space="preserve"> – плановое (целевое) значение целевого показателя за отчетный период;</w:t>
      </w:r>
    </w:p>
    <w:p w:rsidR="00B537AA" w:rsidRPr="00807D6E" w:rsidRDefault="00B537AA" w:rsidP="00B537AA">
      <w:pPr>
        <w:jc w:val="both"/>
        <w:rPr>
          <w:szCs w:val="28"/>
        </w:rPr>
      </w:pPr>
      <w:r w:rsidRPr="00807D6E">
        <w:rPr>
          <w:szCs w:val="28"/>
        </w:rPr>
        <w:t>№ – количество мероприятий.</w:t>
      </w:r>
    </w:p>
    <w:p w:rsidR="00B537AA" w:rsidRPr="00807D6E" w:rsidRDefault="00B537AA" w:rsidP="00B537AA">
      <w:pPr>
        <w:jc w:val="both"/>
        <w:rPr>
          <w:szCs w:val="28"/>
        </w:rPr>
      </w:pPr>
      <w:r w:rsidRPr="00807D6E">
        <w:rPr>
          <w:szCs w:val="28"/>
        </w:rPr>
        <w:t xml:space="preserve">При значении показателя результативности использования субсидии 95 процентов и более результативность использования субсидии признаётся высокой, при значении от 85 до 95 процентов – средней, при значении </w:t>
      </w:r>
      <w:r w:rsidR="001466FB" w:rsidRPr="00807D6E">
        <w:rPr>
          <w:szCs w:val="28"/>
        </w:rPr>
        <w:t>85 процентов</w:t>
      </w:r>
      <w:r w:rsidR="007B4706">
        <w:rPr>
          <w:szCs w:val="28"/>
        </w:rPr>
        <w:t xml:space="preserve"> и</w:t>
      </w:r>
      <w:r w:rsidR="001466FB" w:rsidRPr="00807D6E">
        <w:rPr>
          <w:szCs w:val="28"/>
        </w:rPr>
        <w:t xml:space="preserve"> </w:t>
      </w:r>
      <w:r w:rsidR="007B4706" w:rsidRPr="00807D6E">
        <w:rPr>
          <w:szCs w:val="28"/>
        </w:rPr>
        <w:t xml:space="preserve">менее </w:t>
      </w:r>
      <w:r w:rsidRPr="00807D6E">
        <w:rPr>
          <w:szCs w:val="28"/>
        </w:rPr>
        <w:t>– низкой.</w:t>
      </w:r>
    </w:p>
    <w:p w:rsidR="00B537AA" w:rsidRPr="00807D6E" w:rsidRDefault="00B537AA" w:rsidP="00B537AA">
      <w:pPr>
        <w:jc w:val="both"/>
        <w:rPr>
          <w:szCs w:val="28"/>
        </w:rPr>
      </w:pPr>
      <w:r w:rsidRPr="00807D6E">
        <w:rPr>
          <w:szCs w:val="28"/>
        </w:rPr>
        <w:t>Показатель эффективности использования субсидии (R) рассчитывается по формуле:</w:t>
      </w:r>
    </w:p>
    <w:p w:rsidR="00B537AA" w:rsidRPr="00807D6E" w:rsidRDefault="00B537AA" w:rsidP="00B537AA">
      <w:pPr>
        <w:jc w:val="both"/>
        <w:rPr>
          <w:szCs w:val="28"/>
        </w:rPr>
      </w:pPr>
    </w:p>
    <w:p w:rsidR="00B537AA" w:rsidRPr="00807D6E" w:rsidRDefault="00B537AA" w:rsidP="00B537AA">
      <w:pPr>
        <w:ind w:firstLine="0"/>
        <w:jc w:val="center"/>
        <w:rPr>
          <w:szCs w:val="28"/>
        </w:rPr>
      </w:pPr>
      <w:r w:rsidRPr="00807D6E">
        <w:rPr>
          <w:szCs w:val="28"/>
        </w:rPr>
        <w:t xml:space="preserve">R = Р / (F </w:t>
      </w:r>
      <w:r w:rsidRPr="00807D6E">
        <w:rPr>
          <w:szCs w:val="28"/>
          <w:vertAlign w:val="subscript"/>
        </w:rPr>
        <w:t>тек.</w:t>
      </w:r>
      <w:r w:rsidRPr="00807D6E">
        <w:rPr>
          <w:szCs w:val="28"/>
        </w:rPr>
        <w:t xml:space="preserve"> / F </w:t>
      </w:r>
      <w:r w:rsidRPr="00807D6E">
        <w:rPr>
          <w:szCs w:val="28"/>
          <w:vertAlign w:val="subscript"/>
        </w:rPr>
        <w:t>план.</w:t>
      </w:r>
      <w:r w:rsidRPr="00807D6E">
        <w:rPr>
          <w:szCs w:val="28"/>
        </w:rPr>
        <w:t>),</w:t>
      </w:r>
    </w:p>
    <w:p w:rsidR="00B537AA" w:rsidRPr="00807D6E" w:rsidRDefault="00B537AA" w:rsidP="00B537AA">
      <w:pPr>
        <w:ind w:firstLine="0"/>
        <w:jc w:val="both"/>
        <w:rPr>
          <w:szCs w:val="28"/>
        </w:rPr>
      </w:pPr>
      <w:r w:rsidRPr="00807D6E">
        <w:rPr>
          <w:szCs w:val="28"/>
        </w:rPr>
        <w:t>где:</w:t>
      </w:r>
    </w:p>
    <w:p w:rsidR="00B537AA" w:rsidRDefault="00B537AA" w:rsidP="00B537AA">
      <w:pPr>
        <w:jc w:val="both"/>
        <w:rPr>
          <w:szCs w:val="28"/>
        </w:rPr>
      </w:pPr>
      <w:r w:rsidRPr="00807D6E">
        <w:rPr>
          <w:szCs w:val="28"/>
        </w:rPr>
        <w:t>Р – показатель результативности использования субсидии;</w:t>
      </w:r>
    </w:p>
    <w:p w:rsidR="00C114C3" w:rsidRPr="00807D6E" w:rsidRDefault="00C114C3" w:rsidP="00C114C3">
      <w:pPr>
        <w:jc w:val="both"/>
        <w:rPr>
          <w:szCs w:val="28"/>
        </w:rPr>
      </w:pPr>
      <w:r w:rsidRPr="00807D6E">
        <w:rPr>
          <w:szCs w:val="28"/>
        </w:rPr>
        <w:t xml:space="preserve">F </w:t>
      </w:r>
      <w:r w:rsidRPr="00807D6E">
        <w:rPr>
          <w:szCs w:val="28"/>
          <w:vertAlign w:val="subscript"/>
        </w:rPr>
        <w:t>тек.</w:t>
      </w:r>
      <w:r w:rsidRPr="00807D6E">
        <w:rPr>
          <w:szCs w:val="28"/>
        </w:rPr>
        <w:t xml:space="preserve"> – фактическая сумма финансирования за отчетный период</w:t>
      </w:r>
      <w:r>
        <w:rPr>
          <w:szCs w:val="28"/>
        </w:rPr>
        <w:t>;</w:t>
      </w:r>
    </w:p>
    <w:p w:rsidR="00B537AA" w:rsidRPr="00807D6E" w:rsidRDefault="00B537AA" w:rsidP="00B537AA">
      <w:pPr>
        <w:jc w:val="both"/>
        <w:rPr>
          <w:szCs w:val="28"/>
        </w:rPr>
      </w:pPr>
      <w:r w:rsidRPr="00807D6E">
        <w:rPr>
          <w:szCs w:val="28"/>
        </w:rPr>
        <w:t xml:space="preserve">F </w:t>
      </w:r>
      <w:r w:rsidRPr="00807D6E">
        <w:rPr>
          <w:szCs w:val="28"/>
          <w:vertAlign w:val="subscript"/>
        </w:rPr>
        <w:t>план.</w:t>
      </w:r>
      <w:r w:rsidRPr="00807D6E">
        <w:rPr>
          <w:szCs w:val="28"/>
        </w:rPr>
        <w:t xml:space="preserve"> – плановая сумма финансирования за отчетный период</w:t>
      </w:r>
      <w:r w:rsidR="00C114C3">
        <w:rPr>
          <w:szCs w:val="28"/>
        </w:rPr>
        <w:t>.</w:t>
      </w:r>
    </w:p>
    <w:p w:rsidR="00B537AA" w:rsidRPr="00807D6E" w:rsidRDefault="00B537AA" w:rsidP="00B537AA">
      <w:pPr>
        <w:jc w:val="both"/>
        <w:rPr>
          <w:szCs w:val="28"/>
        </w:rPr>
      </w:pPr>
      <w:r w:rsidRPr="00807D6E">
        <w:rPr>
          <w:szCs w:val="28"/>
        </w:rPr>
        <w:t xml:space="preserve">При значении показателя эффективности использования субсидии 95 процентов и более эффективность реализации Программы и </w:t>
      </w:r>
      <w:r w:rsidRPr="00807D6E">
        <w:rPr>
          <w:szCs w:val="28"/>
        </w:rPr>
        <w:lastRenderedPageBreak/>
        <w:t xml:space="preserve">использования субсидии признается высокой, при значении от 85 до 95 процентов – средней, при значении </w:t>
      </w:r>
      <w:r w:rsidR="007B4706" w:rsidRPr="00807D6E">
        <w:rPr>
          <w:szCs w:val="28"/>
        </w:rPr>
        <w:t xml:space="preserve">85 процентов </w:t>
      </w:r>
      <w:r w:rsidR="007B4706">
        <w:rPr>
          <w:szCs w:val="28"/>
        </w:rPr>
        <w:t xml:space="preserve">и </w:t>
      </w:r>
      <w:r w:rsidRPr="00807D6E">
        <w:rPr>
          <w:szCs w:val="28"/>
        </w:rPr>
        <w:t>менее</w:t>
      </w:r>
      <w:r w:rsidR="00373893">
        <w:rPr>
          <w:szCs w:val="28"/>
        </w:rPr>
        <w:t xml:space="preserve"> </w:t>
      </w:r>
      <w:r w:rsidRPr="00807D6E">
        <w:rPr>
          <w:szCs w:val="28"/>
        </w:rPr>
        <w:t>– низкой.</w:t>
      </w:r>
    </w:p>
    <w:p w:rsidR="00B537AA" w:rsidRPr="00807D6E" w:rsidRDefault="00B537AA" w:rsidP="00B537AA">
      <w:pPr>
        <w:jc w:val="both"/>
        <w:rPr>
          <w:szCs w:val="28"/>
        </w:rPr>
      </w:pPr>
      <w:r w:rsidRPr="00807D6E">
        <w:rPr>
          <w:szCs w:val="28"/>
        </w:rPr>
        <w:t>При расч</w:t>
      </w:r>
      <w:r w:rsidR="00C114C3">
        <w:rPr>
          <w:szCs w:val="28"/>
        </w:rPr>
        <w:t>е</w:t>
      </w:r>
      <w:r w:rsidRPr="00807D6E">
        <w:rPr>
          <w:szCs w:val="28"/>
        </w:rPr>
        <w:t>те результативности, эффективности использования субсидии применяются следующие целевые показатели и их весовые коэффициенты:</w:t>
      </w:r>
    </w:p>
    <w:p w:rsidR="00B537AA" w:rsidRPr="00807D6E" w:rsidRDefault="00B537AA" w:rsidP="00B537AA">
      <w:pPr>
        <w:jc w:val="both"/>
        <w:rPr>
          <w:szCs w:val="28"/>
        </w:rPr>
      </w:pPr>
    </w:p>
    <w:tbl>
      <w:tblPr>
        <w:tblW w:w="5000" w:type="pct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18"/>
        <w:gridCol w:w="7005"/>
        <w:gridCol w:w="1971"/>
      </w:tblGrid>
      <w:tr w:rsidR="00B537AA" w:rsidRPr="00807D6E" w:rsidTr="002F6D96"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37AA" w:rsidRPr="00807D6E" w:rsidRDefault="00B537AA" w:rsidP="002F6D96">
            <w:pPr>
              <w:ind w:firstLine="0"/>
              <w:jc w:val="center"/>
              <w:rPr>
                <w:szCs w:val="28"/>
              </w:rPr>
            </w:pPr>
            <w:r w:rsidRPr="00807D6E">
              <w:rPr>
                <w:szCs w:val="28"/>
              </w:rPr>
              <w:t>№ п/п</w:t>
            </w:r>
          </w:p>
        </w:tc>
        <w:tc>
          <w:tcPr>
            <w:tcW w:w="3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37AA" w:rsidRPr="00807D6E" w:rsidRDefault="00B537AA" w:rsidP="002F6D96">
            <w:pPr>
              <w:ind w:firstLine="0"/>
              <w:jc w:val="center"/>
              <w:rPr>
                <w:szCs w:val="28"/>
              </w:rPr>
            </w:pPr>
            <w:r w:rsidRPr="00807D6E">
              <w:rPr>
                <w:szCs w:val="28"/>
              </w:rPr>
              <w:t>Наименование целевого показателя</w:t>
            </w:r>
          </w:p>
        </w:tc>
        <w:tc>
          <w:tcPr>
            <w:tcW w:w="10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37AA" w:rsidRPr="00807D6E" w:rsidRDefault="00B537AA" w:rsidP="002F6D96">
            <w:pPr>
              <w:ind w:firstLine="0"/>
              <w:jc w:val="center"/>
              <w:rPr>
                <w:szCs w:val="28"/>
              </w:rPr>
            </w:pPr>
            <w:r w:rsidRPr="00807D6E">
              <w:rPr>
                <w:szCs w:val="28"/>
              </w:rPr>
              <w:t>Значение весового коэффициента</w:t>
            </w:r>
          </w:p>
        </w:tc>
      </w:tr>
      <w:tr w:rsidR="00B537AA" w:rsidRPr="00807D6E" w:rsidTr="002F6D96"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37AA" w:rsidRPr="00807D6E" w:rsidRDefault="00B537AA" w:rsidP="002F6D96">
            <w:pPr>
              <w:ind w:firstLine="0"/>
              <w:jc w:val="center"/>
              <w:rPr>
                <w:szCs w:val="28"/>
              </w:rPr>
            </w:pPr>
            <w:r w:rsidRPr="00807D6E">
              <w:rPr>
                <w:szCs w:val="28"/>
              </w:rPr>
              <w:t>1.</w:t>
            </w:r>
          </w:p>
        </w:tc>
        <w:tc>
          <w:tcPr>
            <w:tcW w:w="3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37AA" w:rsidRPr="00807D6E" w:rsidRDefault="00B537AA" w:rsidP="002F6D96">
            <w:pPr>
              <w:ind w:firstLine="0"/>
              <w:rPr>
                <w:szCs w:val="28"/>
              </w:rPr>
            </w:pPr>
            <w:r w:rsidRPr="00807D6E">
              <w:rPr>
                <w:szCs w:val="28"/>
              </w:rPr>
              <w:t>Доля технической готовности мероприятия (объекта), %</w:t>
            </w:r>
          </w:p>
        </w:tc>
        <w:tc>
          <w:tcPr>
            <w:tcW w:w="10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37AA" w:rsidRPr="00807D6E" w:rsidRDefault="00B537AA" w:rsidP="002F6D96">
            <w:pPr>
              <w:ind w:firstLine="0"/>
              <w:jc w:val="center"/>
              <w:rPr>
                <w:szCs w:val="28"/>
              </w:rPr>
            </w:pPr>
            <w:r w:rsidRPr="00807D6E">
              <w:rPr>
                <w:szCs w:val="28"/>
              </w:rPr>
              <w:t>0,5</w:t>
            </w:r>
          </w:p>
        </w:tc>
      </w:tr>
      <w:tr w:rsidR="00B537AA" w:rsidRPr="00807D6E" w:rsidTr="002F6D96"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37AA" w:rsidRPr="00807D6E" w:rsidRDefault="00B537AA" w:rsidP="002F6D96">
            <w:pPr>
              <w:ind w:firstLine="0"/>
              <w:jc w:val="center"/>
              <w:rPr>
                <w:szCs w:val="28"/>
              </w:rPr>
            </w:pPr>
            <w:r w:rsidRPr="00807D6E">
              <w:rPr>
                <w:szCs w:val="28"/>
              </w:rPr>
              <w:t>2.</w:t>
            </w:r>
          </w:p>
        </w:tc>
        <w:tc>
          <w:tcPr>
            <w:tcW w:w="3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37AA" w:rsidRPr="00807D6E" w:rsidRDefault="00B537AA" w:rsidP="002F6D96">
            <w:pPr>
              <w:ind w:firstLine="0"/>
              <w:rPr>
                <w:szCs w:val="28"/>
              </w:rPr>
            </w:pPr>
            <w:r w:rsidRPr="00807D6E">
              <w:rPr>
                <w:szCs w:val="28"/>
              </w:rPr>
              <w:t>Доля освоенных средств в общей сметной стоимости мероприятия (объекта), %</w:t>
            </w:r>
          </w:p>
        </w:tc>
        <w:tc>
          <w:tcPr>
            <w:tcW w:w="10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37AA" w:rsidRPr="00807D6E" w:rsidRDefault="00B537AA" w:rsidP="002F6D96">
            <w:pPr>
              <w:ind w:firstLine="0"/>
              <w:jc w:val="center"/>
              <w:rPr>
                <w:szCs w:val="28"/>
              </w:rPr>
            </w:pPr>
            <w:r w:rsidRPr="00807D6E">
              <w:rPr>
                <w:szCs w:val="28"/>
              </w:rPr>
              <w:t>0,5</w:t>
            </w:r>
          </w:p>
        </w:tc>
      </w:tr>
      <w:tr w:rsidR="00B537AA" w:rsidRPr="00807D6E" w:rsidTr="002F6D96">
        <w:tc>
          <w:tcPr>
            <w:tcW w:w="397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37AA" w:rsidRPr="00807D6E" w:rsidRDefault="00B537AA" w:rsidP="002F6D96">
            <w:pPr>
              <w:ind w:firstLine="0"/>
              <w:rPr>
                <w:szCs w:val="28"/>
              </w:rPr>
            </w:pPr>
            <w:r w:rsidRPr="00807D6E">
              <w:rPr>
                <w:szCs w:val="28"/>
              </w:rPr>
              <w:t>Итого</w:t>
            </w:r>
          </w:p>
        </w:tc>
        <w:tc>
          <w:tcPr>
            <w:tcW w:w="10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37AA" w:rsidRPr="00807D6E" w:rsidRDefault="00B537AA" w:rsidP="002F6D96">
            <w:pPr>
              <w:ind w:firstLine="0"/>
              <w:jc w:val="center"/>
              <w:rPr>
                <w:szCs w:val="28"/>
              </w:rPr>
            </w:pPr>
            <w:r w:rsidRPr="00807D6E">
              <w:rPr>
                <w:szCs w:val="28"/>
              </w:rPr>
              <w:t>1,0</w:t>
            </w:r>
          </w:p>
        </w:tc>
      </w:tr>
    </w:tbl>
    <w:p w:rsidR="00B537AA" w:rsidRPr="00807D6E" w:rsidRDefault="00B537AA" w:rsidP="00B537AA">
      <w:pPr>
        <w:jc w:val="both"/>
        <w:rPr>
          <w:szCs w:val="28"/>
        </w:rPr>
      </w:pPr>
    </w:p>
    <w:p w:rsidR="00B537AA" w:rsidRPr="00807D6E" w:rsidRDefault="00B537AA" w:rsidP="00B537AA">
      <w:pPr>
        <w:jc w:val="both"/>
        <w:rPr>
          <w:szCs w:val="28"/>
        </w:rPr>
      </w:pPr>
      <w:r w:rsidRPr="00807D6E">
        <w:rPr>
          <w:szCs w:val="28"/>
        </w:rPr>
        <w:t>Значения плановых целевых показателей в отношении каждого муниципального образования области в разрезе мероприятий Программы устанавливаются в приложении к соглашению</w:t>
      </w:r>
      <w:r w:rsidR="00C114C3" w:rsidRPr="00C114C3">
        <w:rPr>
          <w:szCs w:val="28"/>
        </w:rPr>
        <w:t xml:space="preserve"> </w:t>
      </w:r>
      <w:r w:rsidR="00C114C3" w:rsidRPr="00807D6E">
        <w:rPr>
          <w:szCs w:val="28"/>
        </w:rPr>
        <w:t>об осуществлении совместных действий по организации строительства (реконструкции) и финансирования объектов, включенных в Программу</w:t>
      </w:r>
      <w:r w:rsidRPr="00807D6E">
        <w:rPr>
          <w:szCs w:val="28"/>
        </w:rPr>
        <w:t>.».</w:t>
      </w:r>
    </w:p>
    <w:p w:rsidR="00A64339" w:rsidRPr="00807D6E" w:rsidRDefault="00276DAD" w:rsidP="00B537AA">
      <w:pPr>
        <w:jc w:val="both"/>
        <w:rPr>
          <w:szCs w:val="28"/>
        </w:rPr>
      </w:pPr>
      <w:r>
        <w:rPr>
          <w:szCs w:val="28"/>
        </w:rPr>
        <w:t>9</w:t>
      </w:r>
      <w:r w:rsidR="00A64339" w:rsidRPr="00807D6E">
        <w:rPr>
          <w:szCs w:val="28"/>
        </w:rPr>
        <w:t xml:space="preserve">.2. </w:t>
      </w:r>
      <w:r w:rsidR="00A64339" w:rsidRPr="00807D6E">
        <w:rPr>
          <w:szCs w:val="28"/>
          <w:lang w:eastAsia="ru-RU"/>
        </w:rPr>
        <w:t xml:space="preserve">Объем субсидии на реализацию мероприятий по строительству объектов газификации (приложение к </w:t>
      </w:r>
      <w:r w:rsidR="00A11341" w:rsidRPr="00807D6E">
        <w:rPr>
          <w:szCs w:val="28"/>
          <w:lang w:eastAsia="ru-RU"/>
        </w:rPr>
        <w:t>Методике</w:t>
      </w:r>
      <w:r w:rsidR="00A64339" w:rsidRPr="00807D6E">
        <w:rPr>
          <w:szCs w:val="28"/>
          <w:lang w:eastAsia="ru-RU"/>
        </w:rPr>
        <w:t>) изложить в следующей редакции:</w:t>
      </w:r>
    </w:p>
    <w:p w:rsidR="00A215DA" w:rsidRPr="00807D6E" w:rsidRDefault="00A215DA" w:rsidP="00390734">
      <w:pPr>
        <w:tabs>
          <w:tab w:val="left" w:pos="4530"/>
        </w:tabs>
        <w:jc w:val="both"/>
        <w:rPr>
          <w:szCs w:val="28"/>
          <w:lang w:eastAsia="ru-RU"/>
        </w:rPr>
      </w:pPr>
    </w:p>
    <w:p w:rsidR="00A215DA" w:rsidRPr="00807D6E" w:rsidRDefault="00A215DA" w:rsidP="00390734">
      <w:pPr>
        <w:tabs>
          <w:tab w:val="left" w:pos="4530"/>
        </w:tabs>
        <w:jc w:val="both"/>
        <w:rPr>
          <w:szCs w:val="28"/>
          <w:lang w:eastAsia="ru-RU"/>
        </w:rPr>
        <w:sectPr w:rsidR="00A215DA" w:rsidRPr="00807D6E" w:rsidSect="00A64339">
          <w:pgSz w:w="11906" w:h="16838"/>
          <w:pgMar w:top="1134" w:right="567" w:bottom="1134" w:left="1985" w:header="709" w:footer="709" w:gutter="0"/>
          <w:cols w:space="708"/>
          <w:docGrid w:linePitch="381"/>
        </w:sectPr>
      </w:pPr>
    </w:p>
    <w:p w:rsidR="00DB45FC" w:rsidRPr="00807D6E" w:rsidRDefault="00DB45FC">
      <w:pPr>
        <w:ind w:left="10348" w:firstLine="0"/>
        <w:rPr>
          <w:szCs w:val="28"/>
          <w:lang w:eastAsia="ru-RU"/>
        </w:rPr>
      </w:pPr>
      <w:r w:rsidRPr="00807D6E">
        <w:rPr>
          <w:szCs w:val="28"/>
          <w:lang w:eastAsia="ru-RU"/>
        </w:rPr>
        <w:lastRenderedPageBreak/>
        <w:t xml:space="preserve">«Приложение </w:t>
      </w:r>
    </w:p>
    <w:p w:rsidR="00DB45FC" w:rsidRPr="00807D6E" w:rsidRDefault="00DB45FC" w:rsidP="0007427E">
      <w:pPr>
        <w:tabs>
          <w:tab w:val="left" w:pos="142"/>
        </w:tabs>
        <w:autoSpaceDE w:val="0"/>
        <w:autoSpaceDN w:val="0"/>
        <w:adjustRightInd w:val="0"/>
        <w:ind w:left="10348" w:firstLine="0"/>
        <w:rPr>
          <w:rFonts w:eastAsia="Calibri"/>
          <w:szCs w:val="28"/>
          <w:lang w:eastAsia="ru-RU"/>
        </w:rPr>
      </w:pPr>
      <w:r w:rsidRPr="00807D6E">
        <w:rPr>
          <w:szCs w:val="28"/>
          <w:lang w:eastAsia="ru-RU"/>
        </w:rPr>
        <w:t xml:space="preserve">к Методике </w:t>
      </w:r>
      <w:r w:rsidRPr="00807D6E">
        <w:rPr>
          <w:rFonts w:eastAsia="Calibri"/>
          <w:szCs w:val="28"/>
          <w:lang w:eastAsia="ru-RU"/>
        </w:rPr>
        <w:t xml:space="preserve">предоставления </w:t>
      </w:r>
    </w:p>
    <w:p w:rsidR="00DB45FC" w:rsidRPr="00807D6E" w:rsidRDefault="00DB45FC" w:rsidP="0007427E">
      <w:pPr>
        <w:tabs>
          <w:tab w:val="left" w:pos="142"/>
        </w:tabs>
        <w:autoSpaceDE w:val="0"/>
        <w:autoSpaceDN w:val="0"/>
        <w:adjustRightInd w:val="0"/>
        <w:ind w:left="10348" w:firstLine="0"/>
        <w:rPr>
          <w:rFonts w:eastAsia="Calibri"/>
          <w:szCs w:val="28"/>
          <w:lang w:eastAsia="ru-RU"/>
        </w:rPr>
      </w:pPr>
      <w:r w:rsidRPr="00807D6E">
        <w:rPr>
          <w:rFonts w:eastAsia="Calibri"/>
          <w:szCs w:val="28"/>
          <w:lang w:eastAsia="ru-RU"/>
        </w:rPr>
        <w:t xml:space="preserve">и распределения субсидии </w:t>
      </w:r>
    </w:p>
    <w:p w:rsidR="00DB45FC" w:rsidRPr="00807D6E" w:rsidRDefault="00DB45FC" w:rsidP="0007427E">
      <w:pPr>
        <w:tabs>
          <w:tab w:val="left" w:pos="142"/>
        </w:tabs>
        <w:autoSpaceDE w:val="0"/>
        <w:autoSpaceDN w:val="0"/>
        <w:adjustRightInd w:val="0"/>
        <w:ind w:left="10348" w:firstLine="0"/>
        <w:rPr>
          <w:rFonts w:eastAsia="Calibri"/>
          <w:iCs/>
          <w:szCs w:val="28"/>
          <w:lang w:eastAsia="ru-RU"/>
        </w:rPr>
      </w:pPr>
      <w:r w:rsidRPr="00807D6E">
        <w:rPr>
          <w:rFonts w:eastAsia="Calibri"/>
          <w:iCs/>
          <w:szCs w:val="28"/>
          <w:lang w:eastAsia="ru-RU"/>
        </w:rPr>
        <w:t xml:space="preserve">на реализацию мероприятий </w:t>
      </w:r>
    </w:p>
    <w:p w:rsidR="00DB45FC" w:rsidRPr="00807D6E" w:rsidRDefault="00DB45FC" w:rsidP="0007427E">
      <w:pPr>
        <w:tabs>
          <w:tab w:val="left" w:pos="142"/>
        </w:tabs>
        <w:autoSpaceDE w:val="0"/>
        <w:autoSpaceDN w:val="0"/>
        <w:adjustRightInd w:val="0"/>
        <w:ind w:left="10348" w:firstLine="0"/>
        <w:rPr>
          <w:rFonts w:eastAsia="Calibri"/>
          <w:iCs/>
          <w:szCs w:val="28"/>
          <w:lang w:eastAsia="ru-RU"/>
        </w:rPr>
      </w:pPr>
      <w:r w:rsidRPr="00807D6E">
        <w:rPr>
          <w:rFonts w:eastAsia="Calibri"/>
          <w:iCs/>
          <w:szCs w:val="28"/>
          <w:lang w:eastAsia="ru-RU"/>
        </w:rPr>
        <w:t>по строительству объектов газификации</w:t>
      </w:r>
    </w:p>
    <w:p w:rsidR="00DB45FC" w:rsidRPr="00807D6E" w:rsidRDefault="00DB45FC" w:rsidP="0011234F">
      <w:pPr>
        <w:ind w:firstLine="0"/>
        <w:rPr>
          <w:sz w:val="24"/>
          <w:szCs w:val="24"/>
          <w:lang w:eastAsia="ru-RU"/>
        </w:rPr>
      </w:pPr>
    </w:p>
    <w:p w:rsidR="00DB45FC" w:rsidRPr="00807D6E" w:rsidRDefault="00DB45FC" w:rsidP="0011234F">
      <w:pPr>
        <w:ind w:firstLine="0"/>
        <w:rPr>
          <w:sz w:val="24"/>
          <w:szCs w:val="24"/>
          <w:lang w:eastAsia="ru-RU"/>
        </w:rPr>
      </w:pPr>
    </w:p>
    <w:p w:rsidR="00DB45FC" w:rsidRPr="00807D6E" w:rsidRDefault="00DB45FC" w:rsidP="0007427E">
      <w:pPr>
        <w:autoSpaceDE w:val="0"/>
        <w:autoSpaceDN w:val="0"/>
        <w:adjustRightInd w:val="0"/>
        <w:ind w:firstLine="0"/>
        <w:jc w:val="center"/>
        <w:rPr>
          <w:b/>
          <w:szCs w:val="28"/>
          <w:lang w:eastAsia="ru-RU"/>
        </w:rPr>
      </w:pPr>
      <w:r w:rsidRPr="00807D6E">
        <w:rPr>
          <w:b/>
          <w:szCs w:val="28"/>
          <w:lang w:eastAsia="ru-RU"/>
        </w:rPr>
        <w:t xml:space="preserve">ОБЪЕМ </w:t>
      </w:r>
    </w:p>
    <w:p w:rsidR="00DB45FC" w:rsidRPr="00807D6E" w:rsidRDefault="00DB45FC" w:rsidP="0007427E">
      <w:pPr>
        <w:autoSpaceDE w:val="0"/>
        <w:autoSpaceDN w:val="0"/>
        <w:adjustRightInd w:val="0"/>
        <w:ind w:firstLine="0"/>
        <w:jc w:val="center"/>
        <w:rPr>
          <w:b/>
          <w:szCs w:val="28"/>
          <w:lang w:eastAsia="ru-RU"/>
        </w:rPr>
      </w:pPr>
      <w:r w:rsidRPr="00807D6E">
        <w:rPr>
          <w:b/>
          <w:szCs w:val="28"/>
          <w:lang w:eastAsia="ru-RU"/>
        </w:rPr>
        <w:t>субсидии на реализацию мероприятий по строительству объектов газификации</w:t>
      </w:r>
    </w:p>
    <w:p w:rsidR="00DB45FC" w:rsidRPr="00807D6E" w:rsidRDefault="00DB45FC" w:rsidP="0007427E">
      <w:pPr>
        <w:tabs>
          <w:tab w:val="left" w:pos="142"/>
        </w:tabs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</w:p>
    <w:p w:rsidR="00DB45FC" w:rsidRPr="00807D6E" w:rsidRDefault="00DB45FC" w:rsidP="0007427E">
      <w:pPr>
        <w:tabs>
          <w:tab w:val="left" w:pos="142"/>
        </w:tabs>
        <w:autoSpaceDE w:val="0"/>
        <w:autoSpaceDN w:val="0"/>
        <w:adjustRightInd w:val="0"/>
        <w:jc w:val="right"/>
        <w:rPr>
          <w:szCs w:val="28"/>
          <w:lang w:eastAsia="ru-RU"/>
        </w:rPr>
      </w:pPr>
      <w:r w:rsidRPr="00807D6E">
        <w:rPr>
          <w:szCs w:val="28"/>
          <w:lang w:eastAsia="ru-RU"/>
        </w:rPr>
        <w:t>(тыс. рублей)</w:t>
      </w: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4253"/>
        <w:gridCol w:w="1134"/>
        <w:gridCol w:w="850"/>
        <w:gridCol w:w="1134"/>
        <w:gridCol w:w="992"/>
        <w:gridCol w:w="1134"/>
        <w:gridCol w:w="993"/>
        <w:gridCol w:w="1134"/>
        <w:gridCol w:w="992"/>
        <w:gridCol w:w="1134"/>
        <w:gridCol w:w="992"/>
      </w:tblGrid>
      <w:tr w:rsidR="00DB45FC" w:rsidRPr="00807D6E" w:rsidTr="00C36F65">
        <w:trPr>
          <w:trHeight w:val="149"/>
        </w:trPr>
        <w:tc>
          <w:tcPr>
            <w:tcW w:w="568" w:type="dxa"/>
            <w:vMerge w:val="restart"/>
          </w:tcPr>
          <w:p w:rsidR="00DB45FC" w:rsidRPr="00807D6E" w:rsidRDefault="00DB45FC" w:rsidP="0007427E">
            <w:pPr>
              <w:tabs>
                <w:tab w:val="left" w:pos="-392"/>
              </w:tabs>
              <w:autoSpaceDE w:val="0"/>
              <w:autoSpaceDN w:val="0"/>
              <w:adjustRightInd w:val="0"/>
              <w:ind w:left="-250" w:right="-392" w:hanging="142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№</w:t>
            </w:r>
          </w:p>
          <w:p w:rsidR="00DB45FC" w:rsidRPr="00807D6E" w:rsidRDefault="00DB45FC" w:rsidP="0007427E">
            <w:pPr>
              <w:tabs>
                <w:tab w:val="left" w:pos="-392"/>
              </w:tabs>
              <w:autoSpaceDE w:val="0"/>
              <w:autoSpaceDN w:val="0"/>
              <w:adjustRightInd w:val="0"/>
              <w:ind w:left="-250" w:right="-392" w:hanging="142"/>
              <w:jc w:val="center"/>
              <w:rPr>
                <w:b/>
                <w:sz w:val="22"/>
              </w:rPr>
            </w:pPr>
            <w:r w:rsidRPr="00807D6E">
              <w:rPr>
                <w:sz w:val="22"/>
              </w:rPr>
              <w:t>п/п</w:t>
            </w:r>
          </w:p>
        </w:tc>
        <w:tc>
          <w:tcPr>
            <w:tcW w:w="4253" w:type="dxa"/>
            <w:vMerge w:val="restart"/>
          </w:tcPr>
          <w:p w:rsidR="00DB45FC" w:rsidRPr="00807D6E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Наименование муниципального образования области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DB45FC" w:rsidRPr="00807D6E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34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2017 год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DB45FC" w:rsidRPr="00807D6E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33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2018 год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45FC" w:rsidRPr="00807D6E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33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2019 год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807D6E" w:rsidRDefault="00DB45FC" w:rsidP="0007427E">
            <w:pPr>
              <w:tabs>
                <w:tab w:val="left" w:pos="-108"/>
                <w:tab w:val="left" w:pos="218"/>
              </w:tabs>
              <w:autoSpaceDE w:val="0"/>
              <w:autoSpaceDN w:val="0"/>
              <w:adjustRightInd w:val="0"/>
              <w:ind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2020 год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45FC" w:rsidRPr="00807D6E" w:rsidRDefault="00DB45FC" w:rsidP="0007427E">
            <w:pPr>
              <w:tabs>
                <w:tab w:val="left" w:pos="-108"/>
                <w:tab w:val="left" w:pos="218"/>
              </w:tabs>
              <w:autoSpaceDE w:val="0"/>
              <w:autoSpaceDN w:val="0"/>
              <w:adjustRightInd w:val="0"/>
              <w:ind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2021 год</w:t>
            </w:r>
          </w:p>
        </w:tc>
      </w:tr>
      <w:tr w:rsidR="00DB45FC" w:rsidRPr="00807D6E" w:rsidTr="00C36F65">
        <w:trPr>
          <w:trHeight w:val="381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DB45FC" w:rsidRPr="00807D6E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4253" w:type="dxa"/>
            <w:vMerge/>
            <w:tcBorders>
              <w:bottom w:val="single" w:sz="4" w:space="0" w:color="auto"/>
            </w:tcBorders>
          </w:tcPr>
          <w:p w:rsidR="00DB45FC" w:rsidRPr="00807D6E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B45FC" w:rsidRPr="00807D6E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областные средства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B45FC" w:rsidRPr="00807D6E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B45FC" w:rsidRPr="00807D6E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областные средства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B45FC" w:rsidRPr="00807D6E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B45FC" w:rsidRPr="00807D6E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областные средства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807D6E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807D6E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областные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807D6E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807D6E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областные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5FC" w:rsidRPr="00807D6E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местный бюджет</w:t>
            </w:r>
          </w:p>
        </w:tc>
      </w:tr>
    </w:tbl>
    <w:p w:rsidR="00DB45FC" w:rsidRPr="00807D6E" w:rsidRDefault="00DB45FC" w:rsidP="0007427E">
      <w:pPr>
        <w:tabs>
          <w:tab w:val="left" w:pos="142"/>
        </w:tabs>
        <w:autoSpaceDE w:val="0"/>
        <w:autoSpaceDN w:val="0"/>
        <w:adjustRightInd w:val="0"/>
        <w:rPr>
          <w:sz w:val="2"/>
          <w:szCs w:val="2"/>
          <w:lang w:eastAsia="ru-RU"/>
        </w:rPr>
      </w:pP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4253"/>
        <w:gridCol w:w="1134"/>
        <w:gridCol w:w="850"/>
        <w:gridCol w:w="1134"/>
        <w:gridCol w:w="992"/>
        <w:gridCol w:w="1134"/>
        <w:gridCol w:w="993"/>
        <w:gridCol w:w="1134"/>
        <w:gridCol w:w="992"/>
        <w:gridCol w:w="1134"/>
        <w:gridCol w:w="992"/>
      </w:tblGrid>
      <w:tr w:rsidR="00F12014" w:rsidRPr="00807D6E" w:rsidTr="00F12014">
        <w:trPr>
          <w:trHeight w:val="147"/>
          <w:tblHeader/>
        </w:trPr>
        <w:tc>
          <w:tcPr>
            <w:tcW w:w="568" w:type="dxa"/>
            <w:tcBorders>
              <w:top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734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0"/>
              </w:tabs>
              <w:autoSpaceDE w:val="0"/>
              <w:autoSpaceDN w:val="0"/>
              <w:adjustRightInd w:val="0"/>
              <w:ind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12014" w:rsidRPr="00807D6E" w:rsidRDefault="00F12014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12</w:t>
            </w:r>
          </w:p>
        </w:tc>
      </w:tr>
      <w:tr w:rsidR="00F12014" w:rsidRPr="00807D6E" w:rsidTr="00F12014">
        <w:tc>
          <w:tcPr>
            <w:tcW w:w="568" w:type="dxa"/>
            <w:tcBorders>
              <w:top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807D6E">
              <w:rPr>
                <w:sz w:val="22"/>
              </w:rPr>
              <w:t>Большесельский муниципальный район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12014" w:rsidRPr="00807D6E" w:rsidRDefault="00F12014" w:rsidP="0007427E">
            <w:pPr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112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3163,2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166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4273,605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807D6E" w:rsidRDefault="009A5EB7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23118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807D6E" w:rsidRDefault="007E6487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1216,3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807D6E" w:rsidRDefault="009A5EB7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807D6E" w:rsidRDefault="00C5117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368</w:t>
            </w:r>
          </w:p>
        </w:tc>
      </w:tr>
      <w:tr w:rsidR="00F12014" w:rsidRPr="00807D6E" w:rsidTr="00F12014">
        <w:tc>
          <w:tcPr>
            <w:tcW w:w="568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2.</w:t>
            </w:r>
          </w:p>
        </w:tc>
        <w:tc>
          <w:tcPr>
            <w:tcW w:w="4253" w:type="dxa"/>
          </w:tcPr>
          <w:p w:rsidR="00F12014" w:rsidRPr="00807D6E" w:rsidRDefault="00F12014" w:rsidP="0007427E">
            <w:pPr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807D6E">
              <w:rPr>
                <w:sz w:val="22"/>
              </w:rPr>
              <w:t>Борисоглебский муниципальный район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2800</w:t>
            </w:r>
          </w:p>
        </w:tc>
        <w:tc>
          <w:tcPr>
            <w:tcW w:w="850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312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4432</w:t>
            </w:r>
          </w:p>
        </w:tc>
        <w:tc>
          <w:tcPr>
            <w:tcW w:w="992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181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796,403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88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807D6E" w:rsidRDefault="009A5EB7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3020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807D6E" w:rsidRDefault="0069589A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336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</w:tr>
      <w:tr w:rsidR="00F12014" w:rsidRPr="00807D6E" w:rsidTr="00F12014">
        <w:tc>
          <w:tcPr>
            <w:tcW w:w="568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3.</w:t>
            </w:r>
          </w:p>
        </w:tc>
        <w:tc>
          <w:tcPr>
            <w:tcW w:w="4253" w:type="dxa"/>
          </w:tcPr>
          <w:p w:rsidR="00F12014" w:rsidRPr="00807D6E" w:rsidRDefault="00F12014" w:rsidP="0007427E">
            <w:pPr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b/>
                <w:sz w:val="22"/>
              </w:rPr>
            </w:pPr>
            <w:r w:rsidRPr="00807D6E">
              <w:rPr>
                <w:sz w:val="22"/>
              </w:rPr>
              <w:t>Гаврилов-Ямский муниципальный район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5067,018</w:t>
            </w:r>
          </w:p>
        </w:tc>
        <w:tc>
          <w:tcPr>
            <w:tcW w:w="850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426</w:t>
            </w:r>
          </w:p>
        </w:tc>
        <w:tc>
          <w:tcPr>
            <w:tcW w:w="1134" w:type="dxa"/>
            <w:shd w:val="clear" w:color="auto" w:fill="auto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5234,818</w:t>
            </w:r>
          </w:p>
        </w:tc>
        <w:tc>
          <w:tcPr>
            <w:tcW w:w="992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416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8184,94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807D6E" w:rsidRDefault="000B679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4572,318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807D6E" w:rsidRDefault="000E1BC9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4345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F12014" w:rsidRPr="00807D6E" w:rsidRDefault="0095724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483</w:t>
            </w:r>
          </w:p>
        </w:tc>
      </w:tr>
      <w:tr w:rsidR="00F12014" w:rsidRPr="00807D6E" w:rsidTr="00F12014">
        <w:tc>
          <w:tcPr>
            <w:tcW w:w="568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4.</w:t>
            </w:r>
          </w:p>
        </w:tc>
        <w:tc>
          <w:tcPr>
            <w:tcW w:w="4253" w:type="dxa"/>
          </w:tcPr>
          <w:p w:rsidR="00F12014" w:rsidRPr="00807D6E" w:rsidRDefault="00F12014" w:rsidP="0007427E">
            <w:pPr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807D6E">
              <w:rPr>
                <w:sz w:val="22"/>
              </w:rPr>
              <w:t>Даниловский муниципальный район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5190,77</w:t>
            </w:r>
          </w:p>
        </w:tc>
        <w:tc>
          <w:tcPr>
            <w:tcW w:w="850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17591,709</w:t>
            </w:r>
          </w:p>
        </w:tc>
        <w:tc>
          <w:tcPr>
            <w:tcW w:w="992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1454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34483,412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2895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807D6E" w:rsidRDefault="000B679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3599,106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807D6E" w:rsidRDefault="000E1BC9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21941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F12014" w:rsidRPr="00807D6E" w:rsidRDefault="00BE3CEF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1154</w:t>
            </w:r>
          </w:p>
        </w:tc>
      </w:tr>
      <w:tr w:rsidR="00F12014" w:rsidRPr="00807D6E" w:rsidTr="00F12014">
        <w:tc>
          <w:tcPr>
            <w:tcW w:w="568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5.</w:t>
            </w:r>
          </w:p>
        </w:tc>
        <w:tc>
          <w:tcPr>
            <w:tcW w:w="4253" w:type="dxa"/>
          </w:tcPr>
          <w:p w:rsidR="00F12014" w:rsidRPr="00807D6E" w:rsidRDefault="00F12014" w:rsidP="0007427E">
            <w:pPr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807D6E">
              <w:rPr>
                <w:sz w:val="22"/>
              </w:rPr>
              <w:t>Любимский муниципальный район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518,696</w:t>
            </w:r>
          </w:p>
        </w:tc>
        <w:tc>
          <w:tcPr>
            <w:tcW w:w="850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130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807D6E" w:rsidRDefault="000E1BC9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2141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807D6E" w:rsidRDefault="002C6178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807D6E" w:rsidRDefault="000E1BC9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11410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F12014" w:rsidRPr="00807D6E" w:rsidRDefault="007A1C2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601</w:t>
            </w:r>
          </w:p>
        </w:tc>
      </w:tr>
      <w:tr w:rsidR="00F12014" w:rsidRPr="00807D6E" w:rsidTr="00F12014">
        <w:tc>
          <w:tcPr>
            <w:tcW w:w="568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6.</w:t>
            </w:r>
          </w:p>
        </w:tc>
        <w:tc>
          <w:tcPr>
            <w:tcW w:w="4253" w:type="dxa"/>
          </w:tcPr>
          <w:p w:rsidR="00F12014" w:rsidRPr="00807D6E" w:rsidRDefault="00F12014" w:rsidP="0007427E">
            <w:pPr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807D6E">
              <w:rPr>
                <w:sz w:val="22"/>
              </w:rPr>
              <w:t>Некоузский муниципальный район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1997,81</w:t>
            </w:r>
          </w:p>
        </w:tc>
        <w:tc>
          <w:tcPr>
            <w:tcW w:w="850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</w:tr>
      <w:tr w:rsidR="00F12014" w:rsidRPr="00807D6E" w:rsidTr="00F12014">
        <w:tc>
          <w:tcPr>
            <w:tcW w:w="568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7.</w:t>
            </w:r>
          </w:p>
        </w:tc>
        <w:tc>
          <w:tcPr>
            <w:tcW w:w="4253" w:type="dxa"/>
          </w:tcPr>
          <w:p w:rsidR="00F12014" w:rsidRPr="00807D6E" w:rsidRDefault="00F12014" w:rsidP="0007427E">
            <w:pPr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807D6E">
              <w:rPr>
                <w:sz w:val="22"/>
              </w:rPr>
              <w:t>Мышкинский муниципальный район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4344,91</w:t>
            </w:r>
          </w:p>
        </w:tc>
        <w:tc>
          <w:tcPr>
            <w:tcW w:w="850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229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18500</w:t>
            </w:r>
          </w:p>
        </w:tc>
        <w:tc>
          <w:tcPr>
            <w:tcW w:w="992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780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28898,233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856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807D6E" w:rsidRDefault="000B679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16257,124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</w:tr>
      <w:tr w:rsidR="00F12014" w:rsidRPr="00807D6E" w:rsidTr="00F12014">
        <w:tc>
          <w:tcPr>
            <w:tcW w:w="568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8.</w:t>
            </w:r>
          </w:p>
        </w:tc>
        <w:tc>
          <w:tcPr>
            <w:tcW w:w="4253" w:type="dxa"/>
          </w:tcPr>
          <w:p w:rsidR="00F12014" w:rsidRPr="00807D6E" w:rsidRDefault="00F12014" w:rsidP="0007427E">
            <w:pPr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b/>
                <w:sz w:val="22"/>
              </w:rPr>
            </w:pPr>
            <w:r w:rsidRPr="00807D6E">
              <w:rPr>
                <w:sz w:val="22"/>
              </w:rPr>
              <w:t>Городской округ г. Рыбинск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7678,347</w:t>
            </w:r>
          </w:p>
        </w:tc>
        <w:tc>
          <w:tcPr>
            <w:tcW w:w="850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1185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2250,982</w:t>
            </w:r>
          </w:p>
        </w:tc>
        <w:tc>
          <w:tcPr>
            <w:tcW w:w="992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533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509,044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807D6E" w:rsidRDefault="008460CF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3694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807D6E" w:rsidRDefault="004770EF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923,5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807D6E" w:rsidRDefault="00426CE3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3</w:t>
            </w:r>
            <w:r w:rsidR="008460CF" w:rsidRPr="00807D6E">
              <w:rPr>
                <w:sz w:val="22"/>
              </w:rPr>
              <w:t>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014" w:rsidRPr="00807D6E" w:rsidRDefault="00473B45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750</w:t>
            </w:r>
          </w:p>
        </w:tc>
      </w:tr>
      <w:tr w:rsidR="00F12014" w:rsidRPr="00807D6E" w:rsidTr="00F12014">
        <w:tc>
          <w:tcPr>
            <w:tcW w:w="568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9.</w:t>
            </w:r>
          </w:p>
        </w:tc>
        <w:tc>
          <w:tcPr>
            <w:tcW w:w="4253" w:type="dxa"/>
          </w:tcPr>
          <w:p w:rsidR="00F12014" w:rsidRPr="00807D6E" w:rsidRDefault="00F12014" w:rsidP="0007427E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807D6E">
              <w:rPr>
                <w:sz w:val="22"/>
              </w:rPr>
              <w:t>Первомайский муниципальный район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807D6E" w:rsidRDefault="000B679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807D6E" w:rsidRDefault="00CD0E8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807D6E" w:rsidRDefault="000E1BC9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7154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014" w:rsidRPr="00807D6E" w:rsidRDefault="00361C28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376</w:t>
            </w:r>
          </w:p>
        </w:tc>
      </w:tr>
      <w:tr w:rsidR="00F12014" w:rsidRPr="00807D6E" w:rsidTr="00F12014">
        <w:tc>
          <w:tcPr>
            <w:tcW w:w="568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10.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F12014" w:rsidRPr="00807D6E" w:rsidRDefault="00F12014" w:rsidP="0007427E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807D6E">
              <w:rPr>
                <w:sz w:val="22"/>
              </w:rPr>
              <w:t>Переславский муниципальный район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2014" w:rsidRPr="00807D6E" w:rsidRDefault="00F12014" w:rsidP="0007427E">
            <w:pPr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9193,7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2231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</w:tr>
      <w:tr w:rsidR="00F12014" w:rsidRPr="00807D6E" w:rsidTr="00F12014">
        <w:tc>
          <w:tcPr>
            <w:tcW w:w="568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11.</w:t>
            </w:r>
          </w:p>
        </w:tc>
        <w:tc>
          <w:tcPr>
            <w:tcW w:w="4253" w:type="dxa"/>
          </w:tcPr>
          <w:p w:rsidR="00F12014" w:rsidRPr="00807D6E" w:rsidRDefault="00F12014" w:rsidP="0007427E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807D6E">
              <w:rPr>
                <w:sz w:val="22"/>
              </w:rPr>
              <w:t>Городской округ г. Переславль-Залесский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9193,631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807D6E" w:rsidRDefault="000B679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5586,475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807D6E" w:rsidRDefault="00A20D1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29267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7317</w:t>
            </w:r>
          </w:p>
        </w:tc>
      </w:tr>
      <w:tr w:rsidR="00F12014" w:rsidRPr="00807D6E" w:rsidTr="00F12014">
        <w:trPr>
          <w:trHeight w:val="190"/>
        </w:trPr>
        <w:tc>
          <w:tcPr>
            <w:tcW w:w="568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12.</w:t>
            </w:r>
          </w:p>
        </w:tc>
        <w:tc>
          <w:tcPr>
            <w:tcW w:w="4253" w:type="dxa"/>
          </w:tcPr>
          <w:p w:rsidR="00F12014" w:rsidRPr="00807D6E" w:rsidRDefault="00F12014" w:rsidP="0007427E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807D6E">
              <w:rPr>
                <w:sz w:val="22"/>
              </w:rPr>
              <w:t>Ростовский муниципальный район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13830,9</w:t>
            </w:r>
          </w:p>
        </w:tc>
        <w:tc>
          <w:tcPr>
            <w:tcW w:w="850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729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25975,055</w:t>
            </w:r>
          </w:p>
        </w:tc>
        <w:tc>
          <w:tcPr>
            <w:tcW w:w="992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888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4404,38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434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807D6E" w:rsidRDefault="000B679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21978,776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807D6E" w:rsidRDefault="00811DB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985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807D6E" w:rsidRDefault="008460CF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</w:tr>
      <w:tr w:rsidR="00F12014" w:rsidRPr="00807D6E" w:rsidTr="00F12014">
        <w:trPr>
          <w:trHeight w:val="249"/>
        </w:trPr>
        <w:tc>
          <w:tcPr>
            <w:tcW w:w="568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13.</w:t>
            </w:r>
          </w:p>
        </w:tc>
        <w:tc>
          <w:tcPr>
            <w:tcW w:w="4253" w:type="dxa"/>
          </w:tcPr>
          <w:p w:rsidR="00F12014" w:rsidRPr="00807D6E" w:rsidRDefault="00F12014" w:rsidP="0007427E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807D6E">
              <w:rPr>
                <w:sz w:val="22"/>
              </w:rPr>
              <w:t>Рыбинский муниципальный район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3185,1</w:t>
            </w:r>
          </w:p>
        </w:tc>
        <w:tc>
          <w:tcPr>
            <w:tcW w:w="850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169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26548,7</w:t>
            </w:r>
          </w:p>
        </w:tc>
        <w:tc>
          <w:tcPr>
            <w:tcW w:w="992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1743</w:t>
            </w:r>
          </w:p>
        </w:tc>
        <w:tc>
          <w:tcPr>
            <w:tcW w:w="1134" w:type="dxa"/>
          </w:tcPr>
          <w:p w:rsidR="00F12014" w:rsidRPr="00807D6E" w:rsidRDefault="002F011E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31453,551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807D6E" w:rsidRDefault="002F011E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1198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807D6E" w:rsidRDefault="000B679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49930,334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807D6E" w:rsidRDefault="000B679C" w:rsidP="0007427E">
            <w:pPr>
              <w:tabs>
                <w:tab w:val="left" w:pos="142"/>
                <w:tab w:val="center" w:pos="388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4041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807D6E" w:rsidRDefault="008460CF" w:rsidP="008460CF">
            <w:pPr>
              <w:tabs>
                <w:tab w:val="left" w:pos="142"/>
                <w:tab w:val="center" w:pos="388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16236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014" w:rsidRPr="00807D6E" w:rsidRDefault="006F6581" w:rsidP="0007427E">
            <w:pPr>
              <w:tabs>
                <w:tab w:val="left" w:pos="142"/>
                <w:tab w:val="center" w:pos="388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1804</w:t>
            </w:r>
          </w:p>
        </w:tc>
      </w:tr>
      <w:tr w:rsidR="00F12014" w:rsidRPr="00807D6E" w:rsidTr="00F12014">
        <w:trPr>
          <w:trHeight w:val="227"/>
        </w:trPr>
        <w:tc>
          <w:tcPr>
            <w:tcW w:w="568" w:type="dxa"/>
            <w:tcBorders>
              <w:bottom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14.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F12014" w:rsidRPr="00807D6E" w:rsidRDefault="00F12014" w:rsidP="0007427E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807D6E">
              <w:rPr>
                <w:sz w:val="22"/>
              </w:rPr>
              <w:t>Тутаевский муниципальный район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7049,118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4452,899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2014" w:rsidRPr="00807D6E" w:rsidRDefault="002F011E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3839,1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</w:t>
            </w:r>
            <w:r w:rsidR="002F011E" w:rsidRPr="00807D6E">
              <w:rPr>
                <w:sz w:val="22"/>
              </w:rPr>
              <w:t>2</w:t>
            </w:r>
            <w:r w:rsidRPr="00807D6E">
              <w:rPr>
                <w:sz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807D6E" w:rsidRDefault="000B679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10413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807D6E" w:rsidRDefault="00F12014" w:rsidP="000B679C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10</w:t>
            </w:r>
            <w:r w:rsidR="000B679C" w:rsidRPr="00807D6E">
              <w:rPr>
                <w:sz w:val="22"/>
              </w:rPr>
              <w:t>46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</w:tr>
      <w:tr w:rsidR="00F12014" w:rsidRPr="00807D6E" w:rsidTr="00F12014">
        <w:trPr>
          <w:trHeight w:val="20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15.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F12014" w:rsidRPr="00807D6E" w:rsidRDefault="00F12014" w:rsidP="0007427E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807D6E">
              <w:rPr>
                <w:sz w:val="22"/>
              </w:rPr>
              <w:t>Угличский муниципальный район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26096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6524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18850,026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2815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807D6E" w:rsidRDefault="000B679C" w:rsidP="0007427E">
            <w:pPr>
              <w:ind w:firstLine="33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12432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807D6E" w:rsidRDefault="000E0AE2" w:rsidP="0007427E">
            <w:pPr>
              <w:ind w:firstLine="33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807D6E" w:rsidRDefault="008460CF" w:rsidP="0007427E">
            <w:pPr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14047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014" w:rsidRPr="00807D6E" w:rsidRDefault="0001154C" w:rsidP="00931C24">
            <w:pPr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156</w:t>
            </w:r>
            <w:r w:rsidR="00931C24" w:rsidRPr="00807D6E">
              <w:rPr>
                <w:sz w:val="22"/>
              </w:rPr>
              <w:t>0</w:t>
            </w:r>
          </w:p>
        </w:tc>
      </w:tr>
      <w:tr w:rsidR="00F12014" w:rsidRPr="00807D6E" w:rsidTr="00F12014">
        <w:trPr>
          <w:trHeight w:val="242"/>
        </w:trPr>
        <w:tc>
          <w:tcPr>
            <w:tcW w:w="568" w:type="dxa"/>
            <w:tcBorders>
              <w:top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16.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F12014" w:rsidRPr="00807D6E" w:rsidRDefault="00F12014" w:rsidP="0007427E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807D6E">
              <w:rPr>
                <w:sz w:val="22"/>
              </w:rPr>
              <w:t>Некрасовский муниципальный район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2014" w:rsidRPr="00807D6E" w:rsidRDefault="00F12014" w:rsidP="0007427E">
            <w:pPr>
              <w:ind w:firstLine="33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3164,100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2014" w:rsidRPr="00807D6E" w:rsidRDefault="00F12014" w:rsidP="0007427E">
            <w:pPr>
              <w:ind w:firstLine="33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791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2014" w:rsidRPr="00807D6E" w:rsidRDefault="00F12014" w:rsidP="0007427E">
            <w:pPr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4948,496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807D6E" w:rsidRDefault="000B679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615,594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</w:tr>
      <w:tr w:rsidR="00F12014" w:rsidRPr="00807D6E" w:rsidTr="00F12014">
        <w:trPr>
          <w:trHeight w:val="227"/>
        </w:trPr>
        <w:tc>
          <w:tcPr>
            <w:tcW w:w="568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17.</w:t>
            </w:r>
          </w:p>
        </w:tc>
        <w:tc>
          <w:tcPr>
            <w:tcW w:w="4253" w:type="dxa"/>
          </w:tcPr>
          <w:p w:rsidR="00F12014" w:rsidRPr="00807D6E" w:rsidRDefault="00F12014" w:rsidP="0007427E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807D6E">
              <w:rPr>
                <w:sz w:val="22"/>
              </w:rPr>
              <w:t>Брейтовский муниципальный район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807D6E" w:rsidRDefault="009B625D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1974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014" w:rsidRPr="00807D6E" w:rsidRDefault="004C459A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104</w:t>
            </w:r>
          </w:p>
        </w:tc>
      </w:tr>
      <w:tr w:rsidR="00F12014" w:rsidRPr="00807D6E" w:rsidTr="00F12014">
        <w:tc>
          <w:tcPr>
            <w:tcW w:w="568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lastRenderedPageBreak/>
              <w:t>18.</w:t>
            </w:r>
          </w:p>
        </w:tc>
        <w:tc>
          <w:tcPr>
            <w:tcW w:w="4253" w:type="dxa"/>
          </w:tcPr>
          <w:p w:rsidR="00F12014" w:rsidRPr="00807D6E" w:rsidRDefault="00F12014" w:rsidP="0007427E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807D6E">
              <w:rPr>
                <w:sz w:val="22"/>
              </w:rPr>
              <w:t>Ярославский муниципальный район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21627,782</w:t>
            </w:r>
          </w:p>
        </w:tc>
        <w:tc>
          <w:tcPr>
            <w:tcW w:w="850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4158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54754,8</w:t>
            </w:r>
          </w:p>
        </w:tc>
        <w:tc>
          <w:tcPr>
            <w:tcW w:w="992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5428</w:t>
            </w:r>
          </w:p>
        </w:tc>
        <w:tc>
          <w:tcPr>
            <w:tcW w:w="1134" w:type="dxa"/>
          </w:tcPr>
          <w:p w:rsidR="00F12014" w:rsidRPr="00807D6E" w:rsidRDefault="002F011E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5</w:t>
            </w:r>
            <w:r w:rsidR="00B52F83" w:rsidRPr="00807D6E">
              <w:rPr>
                <w:sz w:val="22"/>
              </w:rPr>
              <w:t>6</w:t>
            </w:r>
            <w:r w:rsidRPr="00807D6E">
              <w:rPr>
                <w:sz w:val="22"/>
              </w:rPr>
              <w:t>270,672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807D6E" w:rsidRDefault="002F011E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4135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807D6E" w:rsidRDefault="000B679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27724,633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807D6E" w:rsidRDefault="0004758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3235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807D6E" w:rsidRDefault="000E1BC9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2031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2014" w:rsidRPr="00807D6E" w:rsidRDefault="00E203ED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51</w:t>
            </w:r>
          </w:p>
        </w:tc>
      </w:tr>
      <w:tr w:rsidR="00F12014" w:rsidRPr="00807D6E" w:rsidTr="00F12014">
        <w:tc>
          <w:tcPr>
            <w:tcW w:w="568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19.</w:t>
            </w:r>
          </w:p>
        </w:tc>
        <w:tc>
          <w:tcPr>
            <w:tcW w:w="4253" w:type="dxa"/>
          </w:tcPr>
          <w:p w:rsidR="00F12014" w:rsidRPr="00807D6E" w:rsidRDefault="00F12014" w:rsidP="0007427E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807D6E">
              <w:rPr>
                <w:sz w:val="22"/>
              </w:rPr>
              <w:t>Городское поселение Ростов Ростовского муниципального района</w:t>
            </w: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1253,516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</w:tr>
      <w:tr w:rsidR="00F12014" w:rsidRPr="00807D6E" w:rsidTr="00F12014">
        <w:trPr>
          <w:trHeight w:val="218"/>
        </w:trPr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807D6E">
              <w:rPr>
                <w:sz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014" w:rsidRPr="00807D6E" w:rsidRDefault="00F12014" w:rsidP="0007427E">
            <w:pPr>
              <w:ind w:right="-108" w:hanging="108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100386,451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014" w:rsidRPr="00807D6E" w:rsidRDefault="00F12014" w:rsidP="0007427E">
            <w:pPr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14469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194111,989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014" w:rsidRPr="00807D6E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17426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014" w:rsidRPr="00807D6E" w:rsidRDefault="000A60A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188508,983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2014" w:rsidRPr="00807D6E" w:rsidRDefault="000A60A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11619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2014" w:rsidRPr="00807D6E" w:rsidRDefault="00E9180B" w:rsidP="00E9180B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187312,36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2014" w:rsidRPr="00807D6E" w:rsidRDefault="00E9180B" w:rsidP="002165C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</w:t>
            </w:r>
            <w:r w:rsidR="002165CE" w:rsidRPr="00807D6E">
              <w:rPr>
                <w:sz w:val="22"/>
              </w:rPr>
              <w:t>3850</w:t>
            </w:r>
            <w:r w:rsidRPr="00807D6E">
              <w:rPr>
                <w:sz w:val="22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807D6E" w:rsidRDefault="000E1BC9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118405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014" w:rsidRPr="00807D6E" w:rsidRDefault="00821CF6" w:rsidP="002240ED">
            <w:pPr>
              <w:ind w:firstLine="0"/>
              <w:jc w:val="center"/>
              <w:rPr>
                <w:sz w:val="22"/>
                <w:szCs w:val="24"/>
                <w:lang w:eastAsia="ru-RU"/>
              </w:rPr>
            </w:pPr>
            <w:r w:rsidRPr="00807D6E">
              <w:rPr>
                <w:sz w:val="22"/>
              </w:rPr>
              <w:t>1456</w:t>
            </w:r>
            <w:r w:rsidR="002240ED" w:rsidRPr="00807D6E">
              <w:rPr>
                <w:sz w:val="22"/>
              </w:rPr>
              <w:t>8</w:t>
            </w:r>
          </w:p>
        </w:tc>
      </w:tr>
    </w:tbl>
    <w:p w:rsidR="00A64339" w:rsidRPr="00807D6E" w:rsidRDefault="00A64339" w:rsidP="00AD201D">
      <w:pPr>
        <w:ind w:firstLine="0"/>
        <w:jc w:val="both"/>
        <w:rPr>
          <w:szCs w:val="28"/>
          <w:lang w:eastAsia="ru-RU"/>
        </w:rPr>
      </w:pPr>
    </w:p>
    <w:p w:rsidR="00EA29FD" w:rsidRPr="00807D6E" w:rsidRDefault="00EA29FD" w:rsidP="0011234F">
      <w:pPr>
        <w:jc w:val="both"/>
        <w:rPr>
          <w:szCs w:val="28"/>
          <w:lang w:eastAsia="ru-RU"/>
        </w:rPr>
        <w:sectPr w:rsidR="00EA29FD" w:rsidRPr="00807D6E" w:rsidSect="003F69F6">
          <w:pgSz w:w="16838" w:h="11906" w:orient="landscape"/>
          <w:pgMar w:top="1985" w:right="1134" w:bottom="567" w:left="1134" w:header="709" w:footer="709" w:gutter="0"/>
          <w:cols w:space="708"/>
          <w:docGrid w:linePitch="381"/>
        </w:sectPr>
      </w:pPr>
    </w:p>
    <w:p w:rsidR="00A64339" w:rsidRPr="00807D6E" w:rsidRDefault="00276DAD" w:rsidP="00AD201D">
      <w:pPr>
        <w:tabs>
          <w:tab w:val="left" w:pos="142"/>
        </w:tabs>
        <w:autoSpaceDE w:val="0"/>
        <w:autoSpaceDN w:val="0"/>
        <w:adjustRightInd w:val="0"/>
        <w:jc w:val="both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>10</w:t>
      </w:r>
      <w:r w:rsidR="00EA29FD" w:rsidRPr="00807D6E">
        <w:rPr>
          <w:szCs w:val="28"/>
          <w:lang w:eastAsia="ru-RU"/>
        </w:rPr>
        <w:t>.</w:t>
      </w:r>
      <w:r w:rsidR="00A64339" w:rsidRPr="00807D6E">
        <w:rPr>
          <w:szCs w:val="28"/>
          <w:lang w:eastAsia="ru-RU"/>
        </w:rPr>
        <w:t xml:space="preserve"> В Методике предоставления и распределения субсидии </w:t>
      </w:r>
      <w:r w:rsidR="00EA29FD" w:rsidRPr="00807D6E">
        <w:rPr>
          <w:szCs w:val="28"/>
          <w:lang w:eastAsia="ru-RU"/>
        </w:rPr>
        <w:t>на</w:t>
      </w:r>
      <w:r w:rsidR="00EA29FD" w:rsidRPr="00807D6E">
        <w:rPr>
          <w:rFonts w:cs="Times New Roman"/>
          <w:b/>
          <w:szCs w:val="28"/>
          <w:lang w:eastAsia="ru-RU"/>
        </w:rPr>
        <w:t xml:space="preserve"> </w:t>
      </w:r>
      <w:r w:rsidR="00EA29FD" w:rsidRPr="00807D6E">
        <w:rPr>
          <w:szCs w:val="28"/>
          <w:lang w:eastAsia="ru-RU"/>
        </w:rPr>
        <w:t xml:space="preserve">реализацию мероприятий по строительству и реконструкции объектов теплоснабжения </w:t>
      </w:r>
      <w:r w:rsidR="00A64339" w:rsidRPr="00807D6E">
        <w:rPr>
          <w:szCs w:val="28"/>
          <w:lang w:eastAsia="ru-RU"/>
        </w:rPr>
        <w:t xml:space="preserve">(приложение </w:t>
      </w:r>
      <w:r w:rsidR="00EA29FD" w:rsidRPr="00807D6E">
        <w:rPr>
          <w:szCs w:val="28"/>
          <w:lang w:eastAsia="ru-RU"/>
        </w:rPr>
        <w:t>2</w:t>
      </w:r>
      <w:r w:rsidR="00A64339" w:rsidRPr="00807D6E">
        <w:rPr>
          <w:szCs w:val="28"/>
          <w:lang w:eastAsia="ru-RU"/>
        </w:rPr>
        <w:t xml:space="preserve"> к Программе):</w:t>
      </w:r>
    </w:p>
    <w:p w:rsidR="00A64339" w:rsidRPr="00807D6E" w:rsidRDefault="00276DAD" w:rsidP="00A64339">
      <w:pPr>
        <w:tabs>
          <w:tab w:val="left" w:pos="4530"/>
        </w:tabs>
        <w:jc w:val="both"/>
        <w:rPr>
          <w:szCs w:val="28"/>
          <w:lang w:eastAsia="ru-RU"/>
        </w:rPr>
      </w:pPr>
      <w:r>
        <w:rPr>
          <w:szCs w:val="28"/>
          <w:lang w:eastAsia="ru-RU"/>
        </w:rPr>
        <w:t>10</w:t>
      </w:r>
      <w:r w:rsidR="00A64339" w:rsidRPr="00807D6E">
        <w:rPr>
          <w:szCs w:val="28"/>
          <w:lang w:eastAsia="ru-RU"/>
        </w:rPr>
        <w:t>.1. Пункт 15 изложить в следующей редакции:</w:t>
      </w:r>
    </w:p>
    <w:p w:rsidR="00A64339" w:rsidRPr="00807D6E" w:rsidRDefault="00A64339" w:rsidP="00A64339">
      <w:pPr>
        <w:tabs>
          <w:tab w:val="left" w:pos="4530"/>
        </w:tabs>
        <w:jc w:val="both"/>
        <w:rPr>
          <w:szCs w:val="28"/>
        </w:rPr>
      </w:pPr>
      <w:r w:rsidRPr="00807D6E">
        <w:rPr>
          <w:szCs w:val="28"/>
          <w:lang w:eastAsia="ru-RU"/>
        </w:rPr>
        <w:t xml:space="preserve">«15. </w:t>
      </w:r>
      <w:r w:rsidRPr="00807D6E">
        <w:rPr>
          <w:szCs w:val="28"/>
        </w:rPr>
        <w:t xml:space="preserve">Оценка результативности и эффективности использования субсидии осуществляется ответственным исполнителем </w:t>
      </w:r>
      <w:r w:rsidR="003F1CD7">
        <w:rPr>
          <w:szCs w:val="28"/>
        </w:rPr>
        <w:t>П</w:t>
      </w:r>
      <w:r w:rsidRPr="00807D6E">
        <w:rPr>
          <w:szCs w:val="28"/>
        </w:rPr>
        <w:t>рограммы ежегодно не позднее 10 февраля года, следующего за отчетным, пут</w:t>
      </w:r>
      <w:r w:rsidR="003F1CD7">
        <w:rPr>
          <w:szCs w:val="28"/>
        </w:rPr>
        <w:t>е</w:t>
      </w:r>
      <w:r w:rsidRPr="00807D6E">
        <w:rPr>
          <w:szCs w:val="28"/>
        </w:rPr>
        <w:t xml:space="preserve">м установления степени достижения ожидаемых результатов, а также сравнения текущих значений показателей с их плановыми значениями. </w:t>
      </w:r>
    </w:p>
    <w:p w:rsidR="00A64339" w:rsidRPr="00807D6E" w:rsidRDefault="00A64339" w:rsidP="00A64339">
      <w:pPr>
        <w:jc w:val="both"/>
        <w:rPr>
          <w:szCs w:val="28"/>
        </w:rPr>
      </w:pPr>
      <w:r w:rsidRPr="00807D6E">
        <w:rPr>
          <w:szCs w:val="28"/>
        </w:rPr>
        <w:t xml:space="preserve">Ежеквартально не позднее 05 числа месяца, следующего за отчетным периодом, органы местного самоуправления муниципальных образований области направляют в департамент сведения о достижении значений целевых показателей эффективности и результативности использования субсидии по форме согласно приложению к соглашению об осуществлении совместных действий по организации строительства (реконструкции) и финансирования объектов, включенных в Программу. Форма </w:t>
      </w:r>
      <w:r w:rsidR="003F1CD7">
        <w:rPr>
          <w:szCs w:val="28"/>
        </w:rPr>
        <w:t xml:space="preserve">указанного </w:t>
      </w:r>
      <w:r w:rsidRPr="00807D6E">
        <w:rPr>
          <w:szCs w:val="28"/>
        </w:rPr>
        <w:t>соглашения утверждается приказом департамента.</w:t>
      </w:r>
    </w:p>
    <w:p w:rsidR="00A64339" w:rsidRPr="00807D6E" w:rsidRDefault="00A64339" w:rsidP="00A64339">
      <w:pPr>
        <w:jc w:val="both"/>
        <w:rPr>
          <w:szCs w:val="28"/>
        </w:rPr>
      </w:pPr>
      <w:r w:rsidRPr="00807D6E">
        <w:rPr>
          <w:szCs w:val="28"/>
        </w:rPr>
        <w:t>Показатель результативности использования субсидии (Р) рассчитывается по формуле:</w:t>
      </w:r>
    </w:p>
    <w:p w:rsidR="00A64339" w:rsidRPr="00807D6E" w:rsidRDefault="00A64339" w:rsidP="00A64339">
      <w:pPr>
        <w:jc w:val="center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64339" w:rsidRPr="00807D6E" w:rsidTr="00D146C0">
        <w:tc>
          <w:tcPr>
            <w:tcW w:w="3190" w:type="dxa"/>
            <w:vMerge w:val="restart"/>
            <w:shd w:val="clear" w:color="auto" w:fill="auto"/>
            <w:vAlign w:val="center"/>
          </w:tcPr>
          <w:p w:rsidR="00A64339" w:rsidRPr="00807D6E" w:rsidRDefault="00A64339" w:rsidP="00D146C0">
            <w:pPr>
              <w:ind w:firstLine="0"/>
              <w:jc w:val="right"/>
              <w:rPr>
                <w:szCs w:val="28"/>
              </w:rPr>
            </w:pPr>
            <w:r w:rsidRPr="00807D6E">
              <w:rPr>
                <w:szCs w:val="28"/>
              </w:rPr>
              <w:t>Р =</w:t>
            </w:r>
          </w:p>
        </w:tc>
        <w:tc>
          <w:tcPr>
            <w:tcW w:w="3190" w:type="dxa"/>
            <w:tcBorders>
              <w:bottom w:val="single" w:sz="4" w:space="0" w:color="auto"/>
            </w:tcBorders>
            <w:shd w:val="clear" w:color="auto" w:fill="auto"/>
          </w:tcPr>
          <w:p w:rsidR="00A64339" w:rsidRPr="00807D6E" w:rsidRDefault="00A64339" w:rsidP="00D146C0">
            <w:pPr>
              <w:ind w:firstLine="0"/>
              <w:jc w:val="center"/>
              <w:rPr>
                <w:szCs w:val="28"/>
              </w:rPr>
            </w:pPr>
            <w:r w:rsidRPr="00807D6E">
              <w:rPr>
                <w:szCs w:val="28"/>
                <w:lang w:val="en-US"/>
              </w:rPr>
              <w:t>SUM</w:t>
            </w:r>
            <w:r w:rsidRPr="00807D6E">
              <w:rPr>
                <w:szCs w:val="28"/>
              </w:rPr>
              <w:t xml:space="preserve"> </w:t>
            </w:r>
            <w:r w:rsidRPr="00807D6E">
              <w:rPr>
                <w:szCs w:val="28"/>
                <w:lang w:val="en-US"/>
              </w:rPr>
              <w:t>K</w:t>
            </w:r>
            <w:r w:rsidRPr="00807D6E">
              <w:rPr>
                <w:szCs w:val="28"/>
                <w:vertAlign w:val="subscript"/>
                <w:lang w:val="en-US"/>
              </w:rPr>
              <w:t>i</w:t>
            </w:r>
            <w:r w:rsidRPr="00807D6E">
              <w:rPr>
                <w:szCs w:val="28"/>
                <w:vertAlign w:val="subscript"/>
              </w:rPr>
              <w:t xml:space="preserve"> </w:t>
            </w:r>
            <w:r w:rsidRPr="00807D6E">
              <w:rPr>
                <w:rFonts w:cs="Times New Roman"/>
                <w:szCs w:val="28"/>
              </w:rPr>
              <w:t>× (</w:t>
            </w:r>
            <w:r w:rsidRPr="00807D6E">
              <w:rPr>
                <w:rFonts w:cs="Times New Roman"/>
                <w:szCs w:val="28"/>
                <w:lang w:val="en-US"/>
              </w:rPr>
              <w:t>X</w:t>
            </w:r>
            <w:r w:rsidRPr="00807D6E">
              <w:rPr>
                <w:rFonts w:cs="Times New Roman"/>
                <w:szCs w:val="28"/>
                <w:vertAlign w:val="subscript"/>
                <w:lang w:val="en-US"/>
              </w:rPr>
              <w:t>i</w:t>
            </w:r>
            <w:r w:rsidRPr="00807D6E">
              <w:rPr>
                <w:rFonts w:cs="Times New Roman"/>
                <w:szCs w:val="28"/>
                <w:vertAlign w:val="subscript"/>
              </w:rPr>
              <w:t xml:space="preserve"> факт.</w:t>
            </w:r>
            <w:r w:rsidRPr="00807D6E">
              <w:rPr>
                <w:rFonts w:cs="Times New Roman"/>
                <w:szCs w:val="28"/>
              </w:rPr>
              <w:t xml:space="preserve">/ </w:t>
            </w:r>
            <w:r w:rsidRPr="00807D6E">
              <w:rPr>
                <w:rFonts w:cs="Times New Roman"/>
                <w:szCs w:val="28"/>
                <w:lang w:val="en-US"/>
              </w:rPr>
              <w:t>X</w:t>
            </w:r>
            <w:r w:rsidRPr="00807D6E">
              <w:rPr>
                <w:rFonts w:cs="Times New Roman"/>
                <w:szCs w:val="28"/>
                <w:vertAlign w:val="subscript"/>
                <w:lang w:val="en-US"/>
              </w:rPr>
              <w:t>i</w:t>
            </w:r>
            <w:r w:rsidRPr="00807D6E">
              <w:rPr>
                <w:rFonts w:cs="Times New Roman"/>
                <w:szCs w:val="28"/>
                <w:vertAlign w:val="subscript"/>
              </w:rPr>
              <w:t xml:space="preserve"> план.</w:t>
            </w:r>
            <w:r w:rsidRPr="00807D6E">
              <w:rPr>
                <w:rFonts w:cs="Times New Roman"/>
                <w:szCs w:val="28"/>
              </w:rPr>
              <w:t>)</w:t>
            </w:r>
          </w:p>
        </w:tc>
        <w:tc>
          <w:tcPr>
            <w:tcW w:w="3191" w:type="dxa"/>
            <w:vMerge w:val="restart"/>
            <w:shd w:val="clear" w:color="auto" w:fill="auto"/>
            <w:vAlign w:val="center"/>
          </w:tcPr>
          <w:p w:rsidR="00A64339" w:rsidRPr="00807D6E" w:rsidRDefault="00A64339" w:rsidP="00D146C0">
            <w:pPr>
              <w:ind w:firstLine="0"/>
              <w:rPr>
                <w:szCs w:val="28"/>
              </w:rPr>
            </w:pPr>
            <w:r w:rsidRPr="00807D6E">
              <w:rPr>
                <w:rFonts w:cs="Times New Roman"/>
                <w:szCs w:val="28"/>
              </w:rPr>
              <w:t>×</w:t>
            </w:r>
            <w:r w:rsidRPr="00807D6E">
              <w:rPr>
                <w:szCs w:val="28"/>
                <w:lang w:val="en-US"/>
              </w:rPr>
              <w:t xml:space="preserve"> 100 %</w:t>
            </w:r>
            <w:r w:rsidRPr="00807D6E">
              <w:rPr>
                <w:szCs w:val="28"/>
              </w:rPr>
              <w:t>,</w:t>
            </w:r>
          </w:p>
        </w:tc>
      </w:tr>
      <w:tr w:rsidR="00A64339" w:rsidRPr="00807D6E" w:rsidTr="00D146C0">
        <w:tc>
          <w:tcPr>
            <w:tcW w:w="3190" w:type="dxa"/>
            <w:vMerge/>
            <w:shd w:val="clear" w:color="auto" w:fill="auto"/>
          </w:tcPr>
          <w:p w:rsidR="00A64339" w:rsidRPr="00807D6E" w:rsidRDefault="00A64339" w:rsidP="00D146C0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  <w:shd w:val="clear" w:color="auto" w:fill="auto"/>
          </w:tcPr>
          <w:p w:rsidR="00A64339" w:rsidRPr="00807D6E" w:rsidRDefault="00A64339" w:rsidP="00D146C0">
            <w:pPr>
              <w:ind w:firstLine="0"/>
              <w:jc w:val="center"/>
              <w:rPr>
                <w:szCs w:val="28"/>
                <w:lang w:val="en-US"/>
              </w:rPr>
            </w:pPr>
            <w:r w:rsidRPr="00807D6E">
              <w:rPr>
                <w:szCs w:val="28"/>
                <w:lang w:val="en-US"/>
              </w:rPr>
              <w:t>№</w:t>
            </w:r>
          </w:p>
        </w:tc>
        <w:tc>
          <w:tcPr>
            <w:tcW w:w="3191" w:type="dxa"/>
            <w:vMerge/>
            <w:shd w:val="clear" w:color="auto" w:fill="auto"/>
          </w:tcPr>
          <w:p w:rsidR="00A64339" w:rsidRPr="00807D6E" w:rsidRDefault="00A64339" w:rsidP="00D146C0">
            <w:pPr>
              <w:ind w:firstLine="0"/>
              <w:jc w:val="center"/>
              <w:rPr>
                <w:szCs w:val="28"/>
              </w:rPr>
            </w:pPr>
          </w:p>
        </w:tc>
      </w:tr>
    </w:tbl>
    <w:p w:rsidR="00A64339" w:rsidRPr="00807D6E" w:rsidRDefault="00A64339" w:rsidP="00A64339">
      <w:pPr>
        <w:jc w:val="center"/>
        <w:rPr>
          <w:szCs w:val="28"/>
        </w:rPr>
      </w:pPr>
    </w:p>
    <w:p w:rsidR="000A30E0" w:rsidRDefault="00A64339" w:rsidP="00AD201D">
      <w:pPr>
        <w:ind w:firstLine="0"/>
        <w:jc w:val="both"/>
        <w:rPr>
          <w:szCs w:val="28"/>
        </w:rPr>
      </w:pPr>
      <w:r w:rsidRPr="00807D6E">
        <w:rPr>
          <w:szCs w:val="28"/>
        </w:rPr>
        <w:t>где:</w:t>
      </w:r>
      <w:r w:rsidR="000A30E0" w:rsidRPr="00AD201D">
        <w:rPr>
          <w:szCs w:val="28"/>
        </w:rPr>
        <w:t xml:space="preserve"> </w:t>
      </w:r>
    </w:p>
    <w:p w:rsidR="000A30E0" w:rsidRPr="00807D6E" w:rsidRDefault="000A30E0" w:rsidP="000A30E0">
      <w:pPr>
        <w:jc w:val="both"/>
        <w:rPr>
          <w:szCs w:val="28"/>
        </w:rPr>
      </w:pPr>
      <w:r w:rsidRPr="00807D6E">
        <w:rPr>
          <w:szCs w:val="28"/>
          <w:lang w:val="en-US"/>
        </w:rPr>
        <w:t>K</w:t>
      </w:r>
      <w:r w:rsidRPr="00807D6E">
        <w:rPr>
          <w:szCs w:val="28"/>
          <w:vertAlign w:val="subscript"/>
          <w:lang w:val="en-US"/>
        </w:rPr>
        <w:t>i</w:t>
      </w:r>
      <w:r w:rsidRPr="00807D6E">
        <w:rPr>
          <w:szCs w:val="28"/>
        </w:rPr>
        <w:t xml:space="preserve"> – весовой коэффициент параметра;</w:t>
      </w:r>
    </w:p>
    <w:p w:rsidR="00A64339" w:rsidRPr="00807D6E" w:rsidRDefault="00A64339" w:rsidP="00A64339">
      <w:pPr>
        <w:jc w:val="both"/>
        <w:rPr>
          <w:szCs w:val="28"/>
        </w:rPr>
      </w:pPr>
      <w:r w:rsidRPr="00807D6E">
        <w:rPr>
          <w:rFonts w:cs="Times New Roman"/>
          <w:szCs w:val="28"/>
          <w:lang w:val="en-US"/>
        </w:rPr>
        <w:t>X</w:t>
      </w:r>
      <w:r w:rsidRPr="00807D6E">
        <w:rPr>
          <w:rFonts w:cs="Times New Roman"/>
          <w:szCs w:val="28"/>
          <w:vertAlign w:val="subscript"/>
          <w:lang w:val="en-US"/>
        </w:rPr>
        <w:t>i</w:t>
      </w:r>
      <w:r w:rsidRPr="00807D6E">
        <w:rPr>
          <w:rFonts w:cs="Times New Roman"/>
          <w:szCs w:val="28"/>
          <w:vertAlign w:val="subscript"/>
        </w:rPr>
        <w:t xml:space="preserve"> факт</w:t>
      </w:r>
      <w:r w:rsidRPr="00807D6E">
        <w:rPr>
          <w:szCs w:val="28"/>
        </w:rPr>
        <w:t xml:space="preserve"> – фактическое значение i-го целевого показателя за отчетный период;</w:t>
      </w:r>
    </w:p>
    <w:p w:rsidR="00A64339" w:rsidRPr="00807D6E" w:rsidRDefault="00A64339" w:rsidP="00A64339">
      <w:pPr>
        <w:jc w:val="both"/>
        <w:rPr>
          <w:szCs w:val="28"/>
        </w:rPr>
      </w:pPr>
      <w:r w:rsidRPr="00807D6E">
        <w:rPr>
          <w:rFonts w:cs="Times New Roman"/>
          <w:szCs w:val="28"/>
          <w:lang w:val="en-US"/>
        </w:rPr>
        <w:t>X</w:t>
      </w:r>
      <w:r w:rsidRPr="00807D6E">
        <w:rPr>
          <w:rFonts w:cs="Times New Roman"/>
          <w:szCs w:val="28"/>
          <w:vertAlign w:val="subscript"/>
          <w:lang w:val="en-US"/>
        </w:rPr>
        <w:t>i</w:t>
      </w:r>
      <w:r w:rsidRPr="00807D6E">
        <w:rPr>
          <w:rFonts w:cs="Times New Roman"/>
          <w:szCs w:val="28"/>
          <w:vertAlign w:val="subscript"/>
        </w:rPr>
        <w:t xml:space="preserve"> план.</w:t>
      </w:r>
      <w:r w:rsidRPr="00807D6E">
        <w:rPr>
          <w:szCs w:val="28"/>
        </w:rPr>
        <w:t xml:space="preserve"> – плановое (целевое) значение целевого показателя за отчетный период;</w:t>
      </w:r>
    </w:p>
    <w:p w:rsidR="00A64339" w:rsidRPr="00807D6E" w:rsidRDefault="00A64339" w:rsidP="00A64339">
      <w:pPr>
        <w:jc w:val="both"/>
        <w:rPr>
          <w:szCs w:val="28"/>
        </w:rPr>
      </w:pPr>
      <w:r w:rsidRPr="00807D6E">
        <w:rPr>
          <w:szCs w:val="28"/>
        </w:rPr>
        <w:t>№ – количество мероприятий.</w:t>
      </w:r>
    </w:p>
    <w:p w:rsidR="00A64339" w:rsidRPr="00807D6E" w:rsidRDefault="00A64339" w:rsidP="00A64339">
      <w:pPr>
        <w:jc w:val="both"/>
        <w:rPr>
          <w:szCs w:val="28"/>
        </w:rPr>
      </w:pPr>
      <w:r w:rsidRPr="00807D6E">
        <w:rPr>
          <w:szCs w:val="28"/>
        </w:rPr>
        <w:t>При значении показателя результативности использования субсидии 95 процентов и более результативность использования субсидии призна</w:t>
      </w:r>
      <w:r w:rsidR="000A30E0">
        <w:rPr>
          <w:szCs w:val="28"/>
        </w:rPr>
        <w:t>е</w:t>
      </w:r>
      <w:r w:rsidRPr="00807D6E">
        <w:rPr>
          <w:szCs w:val="28"/>
        </w:rPr>
        <w:t xml:space="preserve">тся высокой, при значении от 85 до 95 процентов – средней, при значении </w:t>
      </w:r>
      <w:r w:rsidR="00373893" w:rsidRPr="00807D6E">
        <w:rPr>
          <w:szCs w:val="28"/>
        </w:rPr>
        <w:t xml:space="preserve">85 процентов </w:t>
      </w:r>
      <w:r w:rsidR="00373893">
        <w:rPr>
          <w:szCs w:val="28"/>
        </w:rPr>
        <w:t xml:space="preserve">и </w:t>
      </w:r>
      <w:r w:rsidRPr="00807D6E">
        <w:rPr>
          <w:szCs w:val="28"/>
        </w:rPr>
        <w:t>менее</w:t>
      </w:r>
      <w:r w:rsidR="00E167C9">
        <w:rPr>
          <w:szCs w:val="28"/>
        </w:rPr>
        <w:t xml:space="preserve"> </w:t>
      </w:r>
      <w:r w:rsidRPr="00807D6E">
        <w:rPr>
          <w:szCs w:val="28"/>
        </w:rPr>
        <w:t>– низкой.</w:t>
      </w:r>
    </w:p>
    <w:p w:rsidR="00A64339" w:rsidRPr="00807D6E" w:rsidRDefault="00A64339" w:rsidP="00A64339">
      <w:pPr>
        <w:jc w:val="both"/>
        <w:rPr>
          <w:szCs w:val="28"/>
        </w:rPr>
      </w:pPr>
      <w:r w:rsidRPr="00807D6E">
        <w:rPr>
          <w:szCs w:val="28"/>
        </w:rPr>
        <w:t>Показатель эффективности использования субсидии (R) рассчитывается по формуле:</w:t>
      </w:r>
    </w:p>
    <w:p w:rsidR="00A64339" w:rsidRPr="00807D6E" w:rsidRDefault="00A64339" w:rsidP="00A64339">
      <w:pPr>
        <w:jc w:val="both"/>
        <w:rPr>
          <w:szCs w:val="28"/>
        </w:rPr>
      </w:pPr>
    </w:p>
    <w:p w:rsidR="00A64339" w:rsidRPr="00807D6E" w:rsidRDefault="00A64339" w:rsidP="00A64339">
      <w:pPr>
        <w:ind w:firstLine="0"/>
        <w:jc w:val="center"/>
        <w:rPr>
          <w:szCs w:val="28"/>
        </w:rPr>
      </w:pPr>
      <w:r w:rsidRPr="00807D6E">
        <w:rPr>
          <w:szCs w:val="28"/>
        </w:rPr>
        <w:t xml:space="preserve">R = Р / (F </w:t>
      </w:r>
      <w:r w:rsidRPr="00807D6E">
        <w:rPr>
          <w:szCs w:val="28"/>
          <w:vertAlign w:val="subscript"/>
        </w:rPr>
        <w:t>тек.</w:t>
      </w:r>
      <w:r w:rsidRPr="00807D6E">
        <w:rPr>
          <w:szCs w:val="28"/>
        </w:rPr>
        <w:t xml:space="preserve"> / F </w:t>
      </w:r>
      <w:r w:rsidRPr="00807D6E">
        <w:rPr>
          <w:szCs w:val="28"/>
          <w:vertAlign w:val="subscript"/>
        </w:rPr>
        <w:t>план.</w:t>
      </w:r>
      <w:r w:rsidRPr="00807D6E">
        <w:rPr>
          <w:szCs w:val="28"/>
        </w:rPr>
        <w:t>),</w:t>
      </w:r>
    </w:p>
    <w:p w:rsidR="00A64339" w:rsidRPr="00807D6E" w:rsidRDefault="00A64339" w:rsidP="00A64339">
      <w:pPr>
        <w:jc w:val="center"/>
        <w:rPr>
          <w:szCs w:val="28"/>
        </w:rPr>
      </w:pPr>
    </w:p>
    <w:p w:rsidR="00A64339" w:rsidRPr="00807D6E" w:rsidRDefault="00A64339" w:rsidP="00A64339">
      <w:pPr>
        <w:ind w:firstLine="0"/>
        <w:jc w:val="both"/>
        <w:rPr>
          <w:szCs w:val="28"/>
        </w:rPr>
      </w:pPr>
      <w:r w:rsidRPr="00807D6E">
        <w:rPr>
          <w:szCs w:val="28"/>
        </w:rPr>
        <w:t>где:</w:t>
      </w:r>
    </w:p>
    <w:p w:rsidR="00A64339" w:rsidRDefault="00A64339" w:rsidP="00A64339">
      <w:pPr>
        <w:jc w:val="both"/>
        <w:rPr>
          <w:szCs w:val="28"/>
        </w:rPr>
      </w:pPr>
      <w:r w:rsidRPr="00807D6E">
        <w:rPr>
          <w:szCs w:val="28"/>
        </w:rPr>
        <w:t>Р – показатель результативности использования субсидии;</w:t>
      </w:r>
    </w:p>
    <w:p w:rsidR="000A30E0" w:rsidRPr="00807D6E" w:rsidRDefault="000A30E0" w:rsidP="000A30E0">
      <w:pPr>
        <w:jc w:val="both"/>
        <w:rPr>
          <w:szCs w:val="28"/>
        </w:rPr>
      </w:pPr>
      <w:r w:rsidRPr="00807D6E">
        <w:rPr>
          <w:szCs w:val="28"/>
        </w:rPr>
        <w:t xml:space="preserve">F </w:t>
      </w:r>
      <w:r w:rsidRPr="00807D6E">
        <w:rPr>
          <w:szCs w:val="28"/>
          <w:vertAlign w:val="subscript"/>
        </w:rPr>
        <w:t>тек.</w:t>
      </w:r>
      <w:r w:rsidRPr="00807D6E">
        <w:rPr>
          <w:szCs w:val="28"/>
        </w:rPr>
        <w:t xml:space="preserve"> – фактическая сумма финансирования за отчетный период</w:t>
      </w:r>
      <w:r>
        <w:rPr>
          <w:szCs w:val="28"/>
        </w:rPr>
        <w:t>;</w:t>
      </w:r>
    </w:p>
    <w:p w:rsidR="00A64339" w:rsidRPr="00807D6E" w:rsidRDefault="00A64339" w:rsidP="00A64339">
      <w:pPr>
        <w:jc w:val="both"/>
        <w:rPr>
          <w:szCs w:val="28"/>
        </w:rPr>
      </w:pPr>
      <w:r w:rsidRPr="00807D6E">
        <w:rPr>
          <w:szCs w:val="28"/>
        </w:rPr>
        <w:t xml:space="preserve">F </w:t>
      </w:r>
      <w:r w:rsidRPr="00807D6E">
        <w:rPr>
          <w:szCs w:val="28"/>
          <w:vertAlign w:val="subscript"/>
        </w:rPr>
        <w:t>план.</w:t>
      </w:r>
      <w:r w:rsidRPr="00807D6E">
        <w:rPr>
          <w:szCs w:val="28"/>
        </w:rPr>
        <w:t xml:space="preserve"> – плановая сумма финансирования за отчетный период</w:t>
      </w:r>
      <w:r w:rsidR="000A30E0">
        <w:rPr>
          <w:szCs w:val="28"/>
        </w:rPr>
        <w:t>.</w:t>
      </w:r>
    </w:p>
    <w:p w:rsidR="00A64339" w:rsidRPr="00807D6E" w:rsidRDefault="00A64339" w:rsidP="00A64339">
      <w:pPr>
        <w:jc w:val="both"/>
        <w:rPr>
          <w:szCs w:val="28"/>
        </w:rPr>
      </w:pPr>
      <w:r w:rsidRPr="00807D6E">
        <w:rPr>
          <w:szCs w:val="28"/>
        </w:rPr>
        <w:lastRenderedPageBreak/>
        <w:t xml:space="preserve">При значении показателя эффективности использования субсидии 95 процентов и более эффективность реализации Программы и использования субсидии признается высокой, при значении от 85 до 95 процентов – средней, при значении </w:t>
      </w:r>
      <w:r w:rsidR="00373893" w:rsidRPr="00807D6E">
        <w:rPr>
          <w:szCs w:val="28"/>
        </w:rPr>
        <w:t xml:space="preserve">85 процентов </w:t>
      </w:r>
      <w:r w:rsidR="00373893">
        <w:rPr>
          <w:szCs w:val="28"/>
        </w:rPr>
        <w:t xml:space="preserve">и </w:t>
      </w:r>
      <w:r w:rsidRPr="00807D6E">
        <w:rPr>
          <w:szCs w:val="28"/>
        </w:rPr>
        <w:t>менее</w:t>
      </w:r>
      <w:r w:rsidR="00373893">
        <w:rPr>
          <w:szCs w:val="28"/>
        </w:rPr>
        <w:t xml:space="preserve"> </w:t>
      </w:r>
      <w:r w:rsidRPr="00807D6E">
        <w:rPr>
          <w:szCs w:val="28"/>
        </w:rPr>
        <w:t>– низкой.</w:t>
      </w:r>
    </w:p>
    <w:p w:rsidR="00A64339" w:rsidRPr="00807D6E" w:rsidRDefault="00A64339" w:rsidP="00A64339">
      <w:pPr>
        <w:jc w:val="both"/>
        <w:rPr>
          <w:szCs w:val="28"/>
        </w:rPr>
      </w:pPr>
      <w:r w:rsidRPr="00807D6E">
        <w:rPr>
          <w:szCs w:val="28"/>
        </w:rPr>
        <w:t>При расч</w:t>
      </w:r>
      <w:r w:rsidR="000A30E0">
        <w:rPr>
          <w:szCs w:val="28"/>
        </w:rPr>
        <w:t>е</w:t>
      </w:r>
      <w:r w:rsidRPr="00807D6E">
        <w:rPr>
          <w:szCs w:val="28"/>
        </w:rPr>
        <w:t>те результативности, эффективности использования субсидии применяются следующие целевые показатели и их весовые коэффициенты:</w:t>
      </w:r>
    </w:p>
    <w:p w:rsidR="00A64339" w:rsidRPr="00807D6E" w:rsidRDefault="00A64339" w:rsidP="00A64339">
      <w:pPr>
        <w:jc w:val="both"/>
        <w:rPr>
          <w:szCs w:val="28"/>
        </w:rPr>
      </w:pPr>
    </w:p>
    <w:tbl>
      <w:tblPr>
        <w:tblW w:w="5000" w:type="pct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18"/>
        <w:gridCol w:w="7005"/>
        <w:gridCol w:w="1971"/>
      </w:tblGrid>
      <w:tr w:rsidR="00A64339" w:rsidRPr="00807D6E" w:rsidTr="00D146C0"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39" w:rsidRPr="00807D6E" w:rsidRDefault="00A64339" w:rsidP="00D146C0">
            <w:pPr>
              <w:ind w:firstLine="0"/>
              <w:jc w:val="center"/>
              <w:rPr>
                <w:szCs w:val="28"/>
              </w:rPr>
            </w:pPr>
            <w:r w:rsidRPr="00807D6E">
              <w:rPr>
                <w:szCs w:val="28"/>
              </w:rPr>
              <w:t>№ п/п</w:t>
            </w:r>
          </w:p>
        </w:tc>
        <w:tc>
          <w:tcPr>
            <w:tcW w:w="3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39" w:rsidRPr="00807D6E" w:rsidRDefault="00A64339" w:rsidP="00D146C0">
            <w:pPr>
              <w:ind w:firstLine="0"/>
              <w:jc w:val="center"/>
              <w:rPr>
                <w:szCs w:val="28"/>
              </w:rPr>
            </w:pPr>
            <w:r w:rsidRPr="00807D6E">
              <w:rPr>
                <w:szCs w:val="28"/>
              </w:rPr>
              <w:t>Наименование целевого показателя</w:t>
            </w:r>
          </w:p>
        </w:tc>
        <w:tc>
          <w:tcPr>
            <w:tcW w:w="10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39" w:rsidRPr="00807D6E" w:rsidRDefault="00A64339" w:rsidP="00D146C0">
            <w:pPr>
              <w:ind w:firstLine="0"/>
              <w:jc w:val="center"/>
              <w:rPr>
                <w:szCs w:val="28"/>
              </w:rPr>
            </w:pPr>
            <w:r w:rsidRPr="00807D6E">
              <w:rPr>
                <w:szCs w:val="28"/>
              </w:rPr>
              <w:t>Значение весового коэффициента</w:t>
            </w:r>
          </w:p>
        </w:tc>
      </w:tr>
      <w:tr w:rsidR="00A64339" w:rsidRPr="00807D6E" w:rsidTr="00D146C0"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39" w:rsidRPr="00807D6E" w:rsidRDefault="00A64339" w:rsidP="00D146C0">
            <w:pPr>
              <w:ind w:firstLine="0"/>
              <w:jc w:val="center"/>
              <w:rPr>
                <w:szCs w:val="28"/>
              </w:rPr>
            </w:pPr>
            <w:r w:rsidRPr="00807D6E">
              <w:rPr>
                <w:szCs w:val="28"/>
              </w:rPr>
              <w:t>1.</w:t>
            </w:r>
          </w:p>
        </w:tc>
        <w:tc>
          <w:tcPr>
            <w:tcW w:w="3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39" w:rsidRPr="00807D6E" w:rsidRDefault="00A64339" w:rsidP="00D146C0">
            <w:pPr>
              <w:ind w:firstLine="0"/>
              <w:rPr>
                <w:szCs w:val="28"/>
              </w:rPr>
            </w:pPr>
            <w:r w:rsidRPr="00807D6E">
              <w:rPr>
                <w:szCs w:val="28"/>
              </w:rPr>
              <w:t>Доля технической готовности мероприятия (объекта), %</w:t>
            </w:r>
          </w:p>
        </w:tc>
        <w:tc>
          <w:tcPr>
            <w:tcW w:w="10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39" w:rsidRPr="00807D6E" w:rsidRDefault="00A64339" w:rsidP="00D146C0">
            <w:pPr>
              <w:ind w:firstLine="0"/>
              <w:jc w:val="center"/>
              <w:rPr>
                <w:szCs w:val="28"/>
              </w:rPr>
            </w:pPr>
            <w:r w:rsidRPr="00807D6E">
              <w:rPr>
                <w:szCs w:val="28"/>
              </w:rPr>
              <w:t>0,5</w:t>
            </w:r>
          </w:p>
        </w:tc>
      </w:tr>
      <w:tr w:rsidR="00A64339" w:rsidRPr="00807D6E" w:rsidTr="00D146C0"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39" w:rsidRPr="00807D6E" w:rsidRDefault="00A64339" w:rsidP="00D146C0">
            <w:pPr>
              <w:ind w:firstLine="0"/>
              <w:jc w:val="center"/>
              <w:rPr>
                <w:szCs w:val="28"/>
              </w:rPr>
            </w:pPr>
            <w:r w:rsidRPr="00807D6E">
              <w:rPr>
                <w:szCs w:val="28"/>
              </w:rPr>
              <w:t>2.</w:t>
            </w:r>
          </w:p>
        </w:tc>
        <w:tc>
          <w:tcPr>
            <w:tcW w:w="3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39" w:rsidRPr="00807D6E" w:rsidRDefault="00A64339" w:rsidP="00D146C0">
            <w:pPr>
              <w:ind w:firstLine="0"/>
              <w:rPr>
                <w:szCs w:val="28"/>
              </w:rPr>
            </w:pPr>
            <w:r w:rsidRPr="00807D6E">
              <w:rPr>
                <w:szCs w:val="28"/>
              </w:rPr>
              <w:t>Доля освоенных средств в общей сметной стоимости мероприятия (объекта), %</w:t>
            </w:r>
          </w:p>
        </w:tc>
        <w:tc>
          <w:tcPr>
            <w:tcW w:w="10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39" w:rsidRPr="00807D6E" w:rsidRDefault="00A64339" w:rsidP="00D146C0">
            <w:pPr>
              <w:ind w:firstLine="0"/>
              <w:jc w:val="center"/>
              <w:rPr>
                <w:szCs w:val="28"/>
              </w:rPr>
            </w:pPr>
            <w:r w:rsidRPr="00807D6E">
              <w:rPr>
                <w:szCs w:val="28"/>
              </w:rPr>
              <w:t>0,5</w:t>
            </w:r>
          </w:p>
        </w:tc>
      </w:tr>
      <w:tr w:rsidR="00A64339" w:rsidRPr="00807D6E" w:rsidTr="00D146C0">
        <w:tc>
          <w:tcPr>
            <w:tcW w:w="397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39" w:rsidRPr="00807D6E" w:rsidRDefault="00A64339" w:rsidP="00D146C0">
            <w:pPr>
              <w:ind w:firstLine="0"/>
              <w:rPr>
                <w:szCs w:val="28"/>
              </w:rPr>
            </w:pPr>
            <w:r w:rsidRPr="00807D6E">
              <w:rPr>
                <w:szCs w:val="28"/>
              </w:rPr>
              <w:t>Итого</w:t>
            </w:r>
          </w:p>
        </w:tc>
        <w:tc>
          <w:tcPr>
            <w:tcW w:w="10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39" w:rsidRPr="00807D6E" w:rsidRDefault="00A64339" w:rsidP="00D146C0">
            <w:pPr>
              <w:ind w:firstLine="0"/>
              <w:jc w:val="center"/>
              <w:rPr>
                <w:szCs w:val="28"/>
              </w:rPr>
            </w:pPr>
            <w:r w:rsidRPr="00807D6E">
              <w:rPr>
                <w:szCs w:val="28"/>
              </w:rPr>
              <w:t>1,0</w:t>
            </w:r>
          </w:p>
        </w:tc>
      </w:tr>
    </w:tbl>
    <w:p w:rsidR="000A30E0" w:rsidRDefault="000A30E0" w:rsidP="00A64339">
      <w:pPr>
        <w:jc w:val="both"/>
        <w:rPr>
          <w:szCs w:val="28"/>
        </w:rPr>
      </w:pPr>
    </w:p>
    <w:p w:rsidR="00A64339" w:rsidRPr="00807D6E" w:rsidRDefault="00A64339" w:rsidP="00A64339">
      <w:pPr>
        <w:jc w:val="both"/>
        <w:rPr>
          <w:szCs w:val="28"/>
        </w:rPr>
      </w:pPr>
      <w:r w:rsidRPr="00807D6E">
        <w:rPr>
          <w:szCs w:val="28"/>
        </w:rPr>
        <w:t>Значения плановых целевых показателей в отношении каждого муниципального образования области в разрезе мероприятий Программы устанавливаются в приложении к соглашению</w:t>
      </w:r>
      <w:r w:rsidR="003F1CD7" w:rsidRPr="003F1CD7">
        <w:rPr>
          <w:szCs w:val="28"/>
        </w:rPr>
        <w:t xml:space="preserve"> </w:t>
      </w:r>
      <w:r w:rsidR="003F1CD7" w:rsidRPr="00807D6E">
        <w:rPr>
          <w:szCs w:val="28"/>
        </w:rPr>
        <w:t>об осуществлении совместных действий по организации строительства (реконструкции) и финансирования объектов, включенных в Программу</w:t>
      </w:r>
      <w:r w:rsidRPr="00807D6E">
        <w:rPr>
          <w:szCs w:val="28"/>
        </w:rPr>
        <w:t>.».</w:t>
      </w:r>
    </w:p>
    <w:p w:rsidR="00A64339" w:rsidRPr="00807D6E" w:rsidRDefault="00276DAD" w:rsidP="00A64339">
      <w:pPr>
        <w:jc w:val="both"/>
        <w:rPr>
          <w:szCs w:val="28"/>
          <w:lang w:eastAsia="ru-RU"/>
        </w:rPr>
      </w:pPr>
      <w:r>
        <w:rPr>
          <w:szCs w:val="28"/>
        </w:rPr>
        <w:t>10</w:t>
      </w:r>
      <w:r w:rsidR="00A64339" w:rsidRPr="00807D6E">
        <w:rPr>
          <w:szCs w:val="28"/>
        </w:rPr>
        <w:t xml:space="preserve">.2. </w:t>
      </w:r>
      <w:r w:rsidR="00A64339" w:rsidRPr="00807D6E">
        <w:rPr>
          <w:szCs w:val="28"/>
          <w:lang w:eastAsia="ru-RU"/>
        </w:rPr>
        <w:t xml:space="preserve">Объем субсидии на реализацию мероприятий </w:t>
      </w:r>
      <w:r w:rsidR="00EA29FD" w:rsidRPr="00807D6E">
        <w:rPr>
          <w:szCs w:val="28"/>
          <w:lang w:eastAsia="ru-RU"/>
        </w:rPr>
        <w:t xml:space="preserve">по строительству </w:t>
      </w:r>
      <w:r w:rsidR="00EA29FD" w:rsidRPr="00807D6E">
        <w:rPr>
          <w:rFonts w:eastAsia="Calibri"/>
          <w:iCs/>
          <w:szCs w:val="28"/>
          <w:lang w:eastAsia="ru-RU"/>
        </w:rPr>
        <w:t>и реконструкции объектов теплоснабжения</w:t>
      </w:r>
      <w:r w:rsidR="00EA29FD" w:rsidRPr="00807D6E">
        <w:rPr>
          <w:szCs w:val="28"/>
          <w:lang w:eastAsia="ru-RU"/>
        </w:rPr>
        <w:t xml:space="preserve"> </w:t>
      </w:r>
      <w:r w:rsidR="00A64339" w:rsidRPr="00807D6E">
        <w:rPr>
          <w:szCs w:val="28"/>
          <w:lang w:eastAsia="ru-RU"/>
        </w:rPr>
        <w:t xml:space="preserve">(приложение к </w:t>
      </w:r>
      <w:r w:rsidR="00E655E9" w:rsidRPr="00807D6E">
        <w:rPr>
          <w:szCs w:val="28"/>
          <w:lang w:eastAsia="ru-RU"/>
        </w:rPr>
        <w:t>Методике</w:t>
      </w:r>
      <w:r w:rsidR="00A64339" w:rsidRPr="00807D6E">
        <w:rPr>
          <w:szCs w:val="28"/>
          <w:lang w:eastAsia="ru-RU"/>
        </w:rPr>
        <w:t>) изложить в следующей редакции:</w:t>
      </w:r>
    </w:p>
    <w:p w:rsidR="00EA29FD" w:rsidRPr="00807D6E" w:rsidRDefault="00EA29FD" w:rsidP="00A64339">
      <w:pPr>
        <w:jc w:val="both"/>
        <w:rPr>
          <w:szCs w:val="28"/>
        </w:rPr>
      </w:pPr>
    </w:p>
    <w:p w:rsidR="00A11341" w:rsidRPr="00807D6E" w:rsidRDefault="00A11341" w:rsidP="00A64339">
      <w:pPr>
        <w:jc w:val="both"/>
        <w:rPr>
          <w:szCs w:val="28"/>
        </w:rPr>
        <w:sectPr w:rsidR="00A11341" w:rsidRPr="00807D6E" w:rsidSect="00EA29FD">
          <w:pgSz w:w="11906" w:h="16838"/>
          <w:pgMar w:top="1134" w:right="567" w:bottom="1134" w:left="1985" w:header="709" w:footer="709" w:gutter="0"/>
          <w:cols w:space="708"/>
          <w:docGrid w:linePitch="381"/>
        </w:sectPr>
      </w:pPr>
    </w:p>
    <w:p w:rsidR="00F00C61" w:rsidRPr="00807D6E" w:rsidRDefault="000A30E0" w:rsidP="0007427E">
      <w:pPr>
        <w:tabs>
          <w:tab w:val="left" w:pos="142"/>
        </w:tabs>
        <w:autoSpaceDE w:val="0"/>
        <w:autoSpaceDN w:val="0"/>
        <w:adjustRightInd w:val="0"/>
        <w:ind w:firstLine="10348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>«</w:t>
      </w:r>
      <w:r w:rsidR="00F00C61" w:rsidRPr="00807D6E">
        <w:rPr>
          <w:szCs w:val="28"/>
          <w:lang w:eastAsia="ru-RU"/>
        </w:rPr>
        <w:t xml:space="preserve">Приложение </w:t>
      </w:r>
    </w:p>
    <w:p w:rsidR="00F00C61" w:rsidRPr="00807D6E" w:rsidRDefault="00F00C61" w:rsidP="0007427E">
      <w:pPr>
        <w:tabs>
          <w:tab w:val="left" w:pos="142"/>
        </w:tabs>
        <w:autoSpaceDE w:val="0"/>
        <w:autoSpaceDN w:val="0"/>
        <w:adjustRightInd w:val="0"/>
        <w:ind w:left="10348" w:firstLine="0"/>
        <w:rPr>
          <w:rFonts w:eastAsia="Calibri"/>
          <w:szCs w:val="28"/>
          <w:lang w:eastAsia="ru-RU"/>
        </w:rPr>
      </w:pPr>
      <w:r w:rsidRPr="00807D6E">
        <w:rPr>
          <w:szCs w:val="28"/>
          <w:lang w:eastAsia="ru-RU"/>
        </w:rPr>
        <w:t xml:space="preserve">к Методике </w:t>
      </w:r>
      <w:r w:rsidRPr="00807D6E">
        <w:rPr>
          <w:rFonts w:eastAsia="Calibri"/>
          <w:szCs w:val="28"/>
          <w:lang w:eastAsia="ru-RU"/>
        </w:rPr>
        <w:t xml:space="preserve">предоставления </w:t>
      </w:r>
    </w:p>
    <w:p w:rsidR="00F00C61" w:rsidRPr="00807D6E" w:rsidRDefault="00F00C61" w:rsidP="0007427E">
      <w:pPr>
        <w:tabs>
          <w:tab w:val="left" w:pos="142"/>
        </w:tabs>
        <w:autoSpaceDE w:val="0"/>
        <w:autoSpaceDN w:val="0"/>
        <w:adjustRightInd w:val="0"/>
        <w:ind w:left="10348" w:firstLine="0"/>
        <w:rPr>
          <w:rFonts w:eastAsia="Calibri"/>
          <w:szCs w:val="28"/>
          <w:lang w:eastAsia="ru-RU"/>
        </w:rPr>
      </w:pPr>
      <w:r w:rsidRPr="00807D6E">
        <w:rPr>
          <w:rFonts w:eastAsia="Calibri"/>
          <w:szCs w:val="28"/>
          <w:lang w:eastAsia="ru-RU"/>
        </w:rPr>
        <w:t xml:space="preserve">и распределения субсидии </w:t>
      </w:r>
    </w:p>
    <w:p w:rsidR="00F00C61" w:rsidRPr="00807D6E" w:rsidRDefault="00F00C61" w:rsidP="0007427E">
      <w:pPr>
        <w:tabs>
          <w:tab w:val="left" w:pos="142"/>
        </w:tabs>
        <w:autoSpaceDE w:val="0"/>
        <w:autoSpaceDN w:val="0"/>
        <w:adjustRightInd w:val="0"/>
        <w:ind w:left="10348" w:firstLine="0"/>
        <w:rPr>
          <w:rFonts w:eastAsia="Calibri"/>
          <w:iCs/>
          <w:szCs w:val="28"/>
          <w:lang w:eastAsia="ru-RU"/>
        </w:rPr>
      </w:pPr>
      <w:r w:rsidRPr="00807D6E">
        <w:rPr>
          <w:rFonts w:eastAsia="Calibri"/>
          <w:iCs/>
          <w:szCs w:val="28"/>
          <w:lang w:eastAsia="ru-RU"/>
        </w:rPr>
        <w:t xml:space="preserve">на реализацию мероприятий </w:t>
      </w:r>
    </w:p>
    <w:p w:rsidR="00F00C61" w:rsidRPr="00807D6E" w:rsidRDefault="00F00C61" w:rsidP="0007427E">
      <w:pPr>
        <w:tabs>
          <w:tab w:val="left" w:pos="142"/>
        </w:tabs>
        <w:autoSpaceDE w:val="0"/>
        <w:autoSpaceDN w:val="0"/>
        <w:adjustRightInd w:val="0"/>
        <w:ind w:left="10348" w:firstLine="0"/>
        <w:rPr>
          <w:rFonts w:eastAsia="Calibri"/>
          <w:iCs/>
          <w:szCs w:val="28"/>
          <w:lang w:eastAsia="ru-RU"/>
        </w:rPr>
      </w:pPr>
      <w:r w:rsidRPr="00807D6E">
        <w:rPr>
          <w:rFonts w:eastAsia="Calibri"/>
          <w:iCs/>
          <w:szCs w:val="28"/>
          <w:lang w:eastAsia="ru-RU"/>
        </w:rPr>
        <w:t>по строительству и реконструкции объектов теплоснабжения</w:t>
      </w:r>
    </w:p>
    <w:p w:rsidR="00F00C61" w:rsidRPr="00807D6E" w:rsidRDefault="00F00C61" w:rsidP="0007427E">
      <w:pPr>
        <w:tabs>
          <w:tab w:val="left" w:pos="142"/>
        </w:tabs>
        <w:autoSpaceDE w:val="0"/>
        <w:autoSpaceDN w:val="0"/>
        <w:adjustRightInd w:val="0"/>
        <w:ind w:firstLine="0"/>
        <w:jc w:val="center"/>
        <w:rPr>
          <w:sz w:val="24"/>
          <w:lang w:eastAsia="ru-RU"/>
        </w:rPr>
      </w:pPr>
    </w:p>
    <w:p w:rsidR="00F00C61" w:rsidRPr="00807D6E" w:rsidRDefault="00F00C61" w:rsidP="0007427E">
      <w:pPr>
        <w:tabs>
          <w:tab w:val="left" w:pos="142"/>
        </w:tabs>
        <w:autoSpaceDE w:val="0"/>
        <w:autoSpaceDN w:val="0"/>
        <w:adjustRightInd w:val="0"/>
        <w:ind w:firstLine="0"/>
        <w:jc w:val="center"/>
        <w:rPr>
          <w:sz w:val="24"/>
          <w:lang w:eastAsia="ru-RU"/>
        </w:rPr>
      </w:pPr>
    </w:p>
    <w:p w:rsidR="00F00C61" w:rsidRPr="00807D6E" w:rsidRDefault="00F00C61" w:rsidP="0007427E">
      <w:pPr>
        <w:tabs>
          <w:tab w:val="left" w:pos="142"/>
        </w:tabs>
        <w:autoSpaceDE w:val="0"/>
        <w:autoSpaceDN w:val="0"/>
        <w:adjustRightInd w:val="0"/>
        <w:ind w:firstLine="0"/>
        <w:jc w:val="center"/>
        <w:rPr>
          <w:b/>
          <w:szCs w:val="28"/>
          <w:lang w:eastAsia="ru-RU"/>
        </w:rPr>
      </w:pPr>
      <w:r w:rsidRPr="00807D6E">
        <w:rPr>
          <w:b/>
          <w:szCs w:val="28"/>
          <w:lang w:eastAsia="ru-RU"/>
        </w:rPr>
        <w:t>ОБЪЕМ</w:t>
      </w:r>
    </w:p>
    <w:p w:rsidR="00F00C61" w:rsidRPr="00807D6E" w:rsidRDefault="00F00C61" w:rsidP="0007427E">
      <w:pPr>
        <w:tabs>
          <w:tab w:val="left" w:pos="142"/>
        </w:tabs>
        <w:autoSpaceDE w:val="0"/>
        <w:autoSpaceDN w:val="0"/>
        <w:adjustRightInd w:val="0"/>
        <w:ind w:firstLine="0"/>
        <w:jc w:val="center"/>
        <w:rPr>
          <w:b/>
          <w:szCs w:val="28"/>
          <w:lang w:eastAsia="ru-RU"/>
        </w:rPr>
      </w:pPr>
      <w:r w:rsidRPr="00807D6E">
        <w:rPr>
          <w:b/>
          <w:szCs w:val="28"/>
          <w:lang w:eastAsia="ru-RU"/>
        </w:rPr>
        <w:t>субсидии на реализацию мероприятий по строительству и реконструкции объектов теплоснабжения</w:t>
      </w:r>
    </w:p>
    <w:p w:rsidR="00F00C61" w:rsidRPr="00807D6E" w:rsidRDefault="00F00C61" w:rsidP="0007427E">
      <w:pPr>
        <w:tabs>
          <w:tab w:val="left" w:pos="142"/>
        </w:tabs>
        <w:autoSpaceDE w:val="0"/>
        <w:autoSpaceDN w:val="0"/>
        <w:adjustRightInd w:val="0"/>
        <w:jc w:val="right"/>
        <w:rPr>
          <w:sz w:val="22"/>
          <w:szCs w:val="28"/>
          <w:lang w:eastAsia="ru-RU"/>
        </w:rPr>
      </w:pPr>
    </w:p>
    <w:p w:rsidR="00F00C61" w:rsidRPr="00807D6E" w:rsidRDefault="00F00C61" w:rsidP="0007427E">
      <w:pPr>
        <w:tabs>
          <w:tab w:val="left" w:pos="142"/>
        </w:tabs>
        <w:autoSpaceDE w:val="0"/>
        <w:autoSpaceDN w:val="0"/>
        <w:adjustRightInd w:val="0"/>
        <w:jc w:val="right"/>
        <w:rPr>
          <w:sz w:val="22"/>
          <w:szCs w:val="28"/>
          <w:lang w:eastAsia="ru-RU"/>
        </w:rPr>
      </w:pPr>
      <w:r w:rsidRPr="00807D6E">
        <w:rPr>
          <w:sz w:val="22"/>
          <w:szCs w:val="28"/>
          <w:lang w:eastAsia="ru-RU"/>
        </w:rPr>
        <w:t>(тыс. рублей)</w:t>
      </w: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4111"/>
        <w:gridCol w:w="1134"/>
        <w:gridCol w:w="992"/>
        <w:gridCol w:w="1134"/>
        <w:gridCol w:w="992"/>
        <w:gridCol w:w="1134"/>
        <w:gridCol w:w="993"/>
        <w:gridCol w:w="1134"/>
        <w:gridCol w:w="992"/>
        <w:gridCol w:w="1134"/>
        <w:gridCol w:w="992"/>
      </w:tblGrid>
      <w:tr w:rsidR="00F00C61" w:rsidRPr="00807D6E" w:rsidTr="008F4380">
        <w:trPr>
          <w:trHeight w:val="125"/>
        </w:trPr>
        <w:tc>
          <w:tcPr>
            <w:tcW w:w="568" w:type="dxa"/>
            <w:vMerge w:val="restart"/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712" w:right="-534" w:firstLine="17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№</w:t>
            </w:r>
          </w:p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712" w:right="-534" w:firstLine="178"/>
              <w:jc w:val="center"/>
              <w:rPr>
                <w:b/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п/п</w:t>
            </w:r>
          </w:p>
        </w:tc>
        <w:tc>
          <w:tcPr>
            <w:tcW w:w="4111" w:type="dxa"/>
            <w:vMerge w:val="restart"/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Наименование муниципального образования области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2017 год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2018 год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2019 год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2020 год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2021 год</w:t>
            </w:r>
          </w:p>
        </w:tc>
      </w:tr>
      <w:tr w:rsidR="00F00C61" w:rsidRPr="00807D6E" w:rsidTr="008F4380">
        <w:trPr>
          <w:trHeight w:val="437"/>
        </w:trPr>
        <w:tc>
          <w:tcPr>
            <w:tcW w:w="568" w:type="dxa"/>
            <w:vMerge/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4111" w:type="dxa"/>
            <w:vMerge/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областные средства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областные средства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областные средства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b/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областные средства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областные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местный бюджет</w:t>
            </w:r>
          </w:p>
        </w:tc>
      </w:tr>
    </w:tbl>
    <w:p w:rsidR="00F00C61" w:rsidRPr="00807D6E" w:rsidRDefault="00F00C61" w:rsidP="0007427E">
      <w:pPr>
        <w:rPr>
          <w:sz w:val="2"/>
          <w:szCs w:val="2"/>
        </w:rPr>
      </w:pP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4111"/>
        <w:gridCol w:w="1134"/>
        <w:gridCol w:w="992"/>
        <w:gridCol w:w="1134"/>
        <w:gridCol w:w="992"/>
        <w:gridCol w:w="1134"/>
        <w:gridCol w:w="993"/>
        <w:gridCol w:w="1134"/>
        <w:gridCol w:w="992"/>
        <w:gridCol w:w="1134"/>
        <w:gridCol w:w="992"/>
      </w:tblGrid>
      <w:tr w:rsidR="00F00C61" w:rsidRPr="00807D6E" w:rsidTr="008F4380">
        <w:trPr>
          <w:trHeight w:val="56"/>
        </w:trPr>
        <w:tc>
          <w:tcPr>
            <w:tcW w:w="568" w:type="dxa"/>
            <w:tcBorders>
              <w:top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721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34"/>
              </w:tabs>
              <w:autoSpaceDE w:val="0"/>
              <w:autoSpaceDN w:val="0"/>
              <w:adjustRightInd w:val="0"/>
              <w:ind w:left="-108" w:firstLine="108"/>
              <w:rPr>
                <w:sz w:val="22"/>
              </w:rPr>
            </w:pPr>
            <w:r w:rsidRPr="00807D6E">
              <w:rPr>
                <w:sz w:val="22"/>
              </w:rPr>
              <w:t>Большесельский муниципальный район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16813,422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1770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14526,617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109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2394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126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</w:tr>
      <w:tr w:rsidR="00F00C61" w:rsidRPr="00807D6E" w:rsidTr="008F4380">
        <w:trPr>
          <w:trHeight w:val="243"/>
        </w:trPr>
        <w:tc>
          <w:tcPr>
            <w:tcW w:w="568" w:type="dxa"/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2.</w:t>
            </w:r>
          </w:p>
        </w:tc>
        <w:tc>
          <w:tcPr>
            <w:tcW w:w="4111" w:type="dxa"/>
          </w:tcPr>
          <w:p w:rsidR="00F00C61" w:rsidRPr="00807D6E" w:rsidRDefault="00F00C61" w:rsidP="0007427E">
            <w:pPr>
              <w:tabs>
                <w:tab w:val="left" w:pos="34"/>
              </w:tabs>
              <w:autoSpaceDE w:val="0"/>
              <w:autoSpaceDN w:val="0"/>
              <w:adjustRightInd w:val="0"/>
              <w:ind w:left="-108" w:firstLine="108"/>
              <w:rPr>
                <w:sz w:val="22"/>
              </w:rPr>
            </w:pPr>
            <w:r w:rsidRPr="00807D6E">
              <w:rPr>
                <w:sz w:val="22"/>
              </w:rPr>
              <w:t>Борисоглебский муниципальный район</w:t>
            </w:r>
          </w:p>
        </w:tc>
        <w:tc>
          <w:tcPr>
            <w:tcW w:w="1134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6454,607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716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00C61" w:rsidRPr="00807D6E" w:rsidRDefault="00E67C43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2148,053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</w:tr>
      <w:tr w:rsidR="00F00C61" w:rsidRPr="00807D6E" w:rsidTr="008F4380">
        <w:trPr>
          <w:trHeight w:val="261"/>
        </w:trPr>
        <w:tc>
          <w:tcPr>
            <w:tcW w:w="568" w:type="dxa"/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3.</w:t>
            </w:r>
          </w:p>
        </w:tc>
        <w:tc>
          <w:tcPr>
            <w:tcW w:w="4111" w:type="dxa"/>
          </w:tcPr>
          <w:p w:rsidR="00F00C61" w:rsidRPr="00807D6E" w:rsidRDefault="00F00C61" w:rsidP="0007427E">
            <w:pPr>
              <w:tabs>
                <w:tab w:val="left" w:pos="34"/>
              </w:tabs>
              <w:autoSpaceDE w:val="0"/>
              <w:autoSpaceDN w:val="0"/>
              <w:adjustRightInd w:val="0"/>
              <w:ind w:left="-108" w:firstLine="108"/>
              <w:rPr>
                <w:sz w:val="22"/>
              </w:rPr>
            </w:pPr>
            <w:r w:rsidRPr="00807D6E">
              <w:rPr>
                <w:sz w:val="22"/>
              </w:rPr>
              <w:t>Мышкинский муниципальный район</w:t>
            </w:r>
          </w:p>
        </w:tc>
        <w:tc>
          <w:tcPr>
            <w:tcW w:w="1134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2032</w:t>
            </w:r>
          </w:p>
        </w:tc>
        <w:tc>
          <w:tcPr>
            <w:tcW w:w="992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108</w:t>
            </w:r>
          </w:p>
        </w:tc>
        <w:tc>
          <w:tcPr>
            <w:tcW w:w="1134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2031,946</w:t>
            </w:r>
          </w:p>
        </w:tc>
        <w:tc>
          <w:tcPr>
            <w:tcW w:w="992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491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26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00C61" w:rsidRPr="00807D6E" w:rsidRDefault="0086711C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450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0C61" w:rsidRPr="00807D6E" w:rsidRDefault="009C1792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24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0C61" w:rsidRPr="00807D6E" w:rsidRDefault="0086711C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4741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00C61" w:rsidRPr="00807D6E" w:rsidRDefault="000A7918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249</w:t>
            </w:r>
          </w:p>
        </w:tc>
      </w:tr>
      <w:tr w:rsidR="00F00C61" w:rsidRPr="00807D6E" w:rsidTr="008F4380">
        <w:trPr>
          <w:trHeight w:val="56"/>
        </w:trPr>
        <w:tc>
          <w:tcPr>
            <w:tcW w:w="568" w:type="dxa"/>
            <w:tcBorders>
              <w:bottom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4.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34"/>
              </w:tabs>
              <w:autoSpaceDE w:val="0"/>
              <w:autoSpaceDN w:val="0"/>
              <w:adjustRightInd w:val="0"/>
              <w:ind w:left="-108" w:firstLine="108"/>
              <w:rPr>
                <w:sz w:val="22"/>
              </w:rPr>
            </w:pPr>
            <w:r w:rsidRPr="00807D6E">
              <w:rPr>
                <w:sz w:val="22"/>
              </w:rPr>
              <w:t>Переславский муниципальный район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746,225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C61" w:rsidRPr="00807D6E" w:rsidRDefault="00F00C61" w:rsidP="0007427E">
            <w:pPr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</w:rPr>
              <w:t>44710,225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2314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</w:tr>
      <w:tr w:rsidR="00F00C61" w:rsidRPr="00807D6E" w:rsidTr="008F4380">
        <w:trPr>
          <w:trHeight w:val="16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34"/>
              </w:tabs>
              <w:autoSpaceDE w:val="0"/>
              <w:autoSpaceDN w:val="0"/>
              <w:adjustRightInd w:val="0"/>
              <w:ind w:left="34" w:firstLine="0"/>
              <w:rPr>
                <w:spacing w:val="-4"/>
                <w:sz w:val="22"/>
              </w:rPr>
            </w:pPr>
            <w:r w:rsidRPr="00807D6E">
              <w:rPr>
                <w:spacing w:val="-4"/>
                <w:sz w:val="22"/>
              </w:rPr>
              <w:t>Городской округ г. Переславль-Залесский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42328,917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10260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540</w:t>
            </w:r>
          </w:p>
        </w:tc>
      </w:tr>
      <w:tr w:rsidR="00F00C61" w:rsidRPr="00807D6E" w:rsidTr="008F4380">
        <w:trPr>
          <w:trHeight w:val="227"/>
        </w:trPr>
        <w:tc>
          <w:tcPr>
            <w:tcW w:w="568" w:type="dxa"/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6.</w:t>
            </w:r>
          </w:p>
        </w:tc>
        <w:tc>
          <w:tcPr>
            <w:tcW w:w="4111" w:type="dxa"/>
          </w:tcPr>
          <w:p w:rsidR="00F00C61" w:rsidRPr="00807D6E" w:rsidRDefault="00F00C61" w:rsidP="0007427E">
            <w:pPr>
              <w:tabs>
                <w:tab w:val="left" w:pos="34"/>
              </w:tabs>
              <w:autoSpaceDE w:val="0"/>
              <w:autoSpaceDN w:val="0"/>
              <w:adjustRightInd w:val="0"/>
              <w:ind w:left="-108" w:firstLine="108"/>
              <w:rPr>
                <w:sz w:val="22"/>
              </w:rPr>
            </w:pPr>
            <w:r w:rsidRPr="00807D6E">
              <w:rPr>
                <w:sz w:val="22"/>
              </w:rPr>
              <w:t>Ростовский муниципальный район</w:t>
            </w:r>
          </w:p>
        </w:tc>
        <w:tc>
          <w:tcPr>
            <w:tcW w:w="1134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21519,4</w:t>
            </w:r>
          </w:p>
        </w:tc>
        <w:tc>
          <w:tcPr>
            <w:tcW w:w="992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1133</w:t>
            </w:r>
          </w:p>
        </w:tc>
        <w:tc>
          <w:tcPr>
            <w:tcW w:w="1134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23617,48</w:t>
            </w:r>
          </w:p>
        </w:tc>
        <w:tc>
          <w:tcPr>
            <w:tcW w:w="992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196</w:t>
            </w:r>
          </w:p>
        </w:tc>
        <w:tc>
          <w:tcPr>
            <w:tcW w:w="1134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2507,169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51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0C61" w:rsidRPr="00807D6E" w:rsidRDefault="0086711C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31449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00C61" w:rsidRPr="00807D6E" w:rsidRDefault="000363AC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1655</w:t>
            </w:r>
          </w:p>
        </w:tc>
      </w:tr>
      <w:tr w:rsidR="00F00C61" w:rsidRPr="00807D6E" w:rsidTr="008F4380">
        <w:trPr>
          <w:trHeight w:val="227"/>
        </w:trPr>
        <w:tc>
          <w:tcPr>
            <w:tcW w:w="568" w:type="dxa"/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7.</w:t>
            </w:r>
          </w:p>
        </w:tc>
        <w:tc>
          <w:tcPr>
            <w:tcW w:w="4111" w:type="dxa"/>
          </w:tcPr>
          <w:p w:rsidR="00F00C61" w:rsidRPr="00807D6E" w:rsidRDefault="00F00C61" w:rsidP="0007427E">
            <w:pPr>
              <w:tabs>
                <w:tab w:val="left" w:pos="34"/>
              </w:tabs>
              <w:autoSpaceDE w:val="0"/>
              <w:autoSpaceDN w:val="0"/>
              <w:adjustRightInd w:val="0"/>
              <w:ind w:left="-108" w:firstLine="108"/>
              <w:rPr>
                <w:sz w:val="22"/>
              </w:rPr>
            </w:pPr>
            <w:r w:rsidRPr="00807D6E">
              <w:rPr>
                <w:sz w:val="22"/>
              </w:rPr>
              <w:t>Городской округ г. Рыбинск</w:t>
            </w:r>
          </w:p>
        </w:tc>
        <w:tc>
          <w:tcPr>
            <w:tcW w:w="1134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12713,72</w:t>
            </w:r>
          </w:p>
        </w:tc>
        <w:tc>
          <w:tcPr>
            <w:tcW w:w="992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3179</w:t>
            </w:r>
          </w:p>
        </w:tc>
        <w:tc>
          <w:tcPr>
            <w:tcW w:w="1134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12713,712</w:t>
            </w:r>
          </w:p>
        </w:tc>
        <w:tc>
          <w:tcPr>
            <w:tcW w:w="992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</w:tr>
      <w:tr w:rsidR="00F00C61" w:rsidRPr="00807D6E" w:rsidTr="008F4380">
        <w:trPr>
          <w:trHeight w:val="227"/>
        </w:trPr>
        <w:tc>
          <w:tcPr>
            <w:tcW w:w="568" w:type="dxa"/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8.</w:t>
            </w:r>
          </w:p>
        </w:tc>
        <w:tc>
          <w:tcPr>
            <w:tcW w:w="4111" w:type="dxa"/>
          </w:tcPr>
          <w:p w:rsidR="00F00C61" w:rsidRPr="00807D6E" w:rsidRDefault="00F00C61" w:rsidP="0007427E">
            <w:pPr>
              <w:tabs>
                <w:tab w:val="left" w:pos="34"/>
              </w:tabs>
              <w:autoSpaceDE w:val="0"/>
              <w:autoSpaceDN w:val="0"/>
              <w:adjustRightInd w:val="0"/>
              <w:ind w:left="-108" w:firstLine="108"/>
              <w:rPr>
                <w:sz w:val="22"/>
              </w:rPr>
            </w:pPr>
            <w:r w:rsidRPr="00807D6E">
              <w:rPr>
                <w:sz w:val="22"/>
              </w:rPr>
              <w:t>Рыбинский муниципальный район</w:t>
            </w:r>
          </w:p>
        </w:tc>
        <w:tc>
          <w:tcPr>
            <w:tcW w:w="1134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906,88</w:t>
            </w:r>
          </w:p>
        </w:tc>
        <w:tc>
          <w:tcPr>
            <w:tcW w:w="992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48</w:t>
            </w:r>
          </w:p>
        </w:tc>
        <w:tc>
          <w:tcPr>
            <w:tcW w:w="1134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906,871</w:t>
            </w:r>
          </w:p>
        </w:tc>
        <w:tc>
          <w:tcPr>
            <w:tcW w:w="992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21</w:t>
            </w:r>
          </w:p>
        </w:tc>
        <w:tc>
          <w:tcPr>
            <w:tcW w:w="1134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0C61" w:rsidRPr="00807D6E" w:rsidRDefault="0086711C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</w:tr>
      <w:tr w:rsidR="00F00C61" w:rsidRPr="00807D6E" w:rsidTr="008F4380">
        <w:trPr>
          <w:trHeight w:val="170"/>
        </w:trPr>
        <w:tc>
          <w:tcPr>
            <w:tcW w:w="568" w:type="dxa"/>
            <w:tcBorders>
              <w:bottom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9.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34"/>
              </w:tabs>
              <w:autoSpaceDE w:val="0"/>
              <w:autoSpaceDN w:val="0"/>
              <w:adjustRightInd w:val="0"/>
              <w:ind w:left="-108" w:firstLine="108"/>
              <w:rPr>
                <w:sz w:val="22"/>
              </w:rPr>
            </w:pPr>
            <w:r w:rsidRPr="00807D6E">
              <w:rPr>
                <w:sz w:val="22"/>
              </w:rPr>
              <w:t>Ярославский муниципальный район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1755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1755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F00C61" w:rsidRPr="00807D6E" w:rsidRDefault="00E67C43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61509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F00C61" w:rsidRPr="00807D6E" w:rsidRDefault="00E67C43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3238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807D6E" w:rsidRDefault="0086711C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</w:tr>
      <w:tr w:rsidR="00F00C61" w:rsidRPr="00807D6E" w:rsidTr="008F4380">
        <w:trPr>
          <w:trHeight w:val="22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10.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34"/>
              </w:tabs>
              <w:autoSpaceDE w:val="0"/>
              <w:autoSpaceDN w:val="0"/>
              <w:adjustRightInd w:val="0"/>
              <w:ind w:left="-108" w:firstLine="108"/>
              <w:rPr>
                <w:sz w:val="22"/>
              </w:rPr>
            </w:pPr>
            <w:r w:rsidRPr="00807D6E">
              <w:rPr>
                <w:sz w:val="22"/>
              </w:rPr>
              <w:t>Даниловский муниципальный район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1845,3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1405,52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807D6E" w:rsidRDefault="00E67C43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807D6E" w:rsidRDefault="00E67C43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807D6E" w:rsidRDefault="0086711C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</w:tr>
      <w:tr w:rsidR="00F00C61" w:rsidRPr="00807D6E" w:rsidTr="008F4380">
        <w:trPr>
          <w:trHeight w:val="22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11.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34"/>
              </w:tabs>
              <w:autoSpaceDE w:val="0"/>
              <w:autoSpaceDN w:val="0"/>
              <w:adjustRightInd w:val="0"/>
              <w:ind w:left="-108" w:firstLine="108"/>
              <w:rPr>
                <w:sz w:val="22"/>
              </w:rPr>
            </w:pPr>
            <w:r w:rsidRPr="00807D6E">
              <w:rPr>
                <w:sz w:val="22"/>
              </w:rPr>
              <w:t>Любимский муниципальный район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807D6E" w:rsidRDefault="0086711C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2550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C61" w:rsidRPr="00807D6E" w:rsidRDefault="00C83B96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135</w:t>
            </w:r>
          </w:p>
        </w:tc>
      </w:tr>
      <w:tr w:rsidR="00F00C61" w:rsidRPr="00807D6E" w:rsidTr="008F4380">
        <w:trPr>
          <w:trHeight w:val="215"/>
        </w:trPr>
        <w:tc>
          <w:tcPr>
            <w:tcW w:w="568" w:type="dxa"/>
            <w:tcBorders>
              <w:top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12.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34"/>
              </w:tabs>
              <w:autoSpaceDE w:val="0"/>
              <w:autoSpaceDN w:val="0"/>
              <w:adjustRightInd w:val="0"/>
              <w:ind w:left="-108" w:firstLine="108"/>
              <w:rPr>
                <w:sz w:val="22"/>
              </w:rPr>
            </w:pPr>
            <w:r w:rsidRPr="00807D6E">
              <w:rPr>
                <w:sz w:val="22"/>
              </w:rPr>
              <w:t>Первомайский муниципальный район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3428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181</w:t>
            </w:r>
          </w:p>
        </w:tc>
      </w:tr>
      <w:tr w:rsidR="00F00C61" w:rsidRPr="00807D6E" w:rsidTr="008F4380">
        <w:trPr>
          <w:trHeight w:val="227"/>
        </w:trPr>
        <w:tc>
          <w:tcPr>
            <w:tcW w:w="568" w:type="dxa"/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807D6E">
              <w:rPr>
                <w:sz w:val="22"/>
              </w:rPr>
              <w:t>13.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F00C61" w:rsidRPr="00807D6E" w:rsidRDefault="00F00C61" w:rsidP="0007427E">
            <w:pPr>
              <w:tabs>
                <w:tab w:val="left" w:pos="34"/>
              </w:tabs>
              <w:autoSpaceDE w:val="0"/>
              <w:autoSpaceDN w:val="0"/>
              <w:adjustRightInd w:val="0"/>
              <w:ind w:left="-108" w:firstLine="108"/>
              <w:rPr>
                <w:sz w:val="22"/>
              </w:rPr>
            </w:pPr>
            <w:r w:rsidRPr="00807D6E">
              <w:rPr>
                <w:sz w:val="22"/>
              </w:rPr>
              <w:t>Некоузский муниципальный район</w:t>
            </w:r>
          </w:p>
        </w:tc>
        <w:tc>
          <w:tcPr>
            <w:tcW w:w="1134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20000</w:t>
            </w:r>
          </w:p>
        </w:tc>
        <w:tc>
          <w:tcPr>
            <w:tcW w:w="992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2222</w:t>
            </w:r>
          </w:p>
        </w:tc>
        <w:tc>
          <w:tcPr>
            <w:tcW w:w="1134" w:type="dxa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</w:tr>
      <w:tr w:rsidR="00F00C61" w:rsidRPr="00807D6E" w:rsidTr="008F4380">
        <w:trPr>
          <w:trHeight w:val="56"/>
        </w:trPr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C61" w:rsidRPr="00807D6E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56486,647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6370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122107,151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5051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53187,213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C61" w:rsidRPr="00807D6E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793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C61" w:rsidRPr="00807D6E" w:rsidRDefault="00E67C43" w:rsidP="00E67C43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67330,053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C61" w:rsidRPr="00807D6E" w:rsidRDefault="00E67C43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3432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C61" w:rsidRPr="00807D6E" w:rsidRDefault="004E4D4B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52428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00C61" w:rsidRPr="00807D6E" w:rsidRDefault="006E686F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807D6E">
              <w:rPr>
                <w:sz w:val="22"/>
                <w:lang w:eastAsia="ru-RU"/>
              </w:rPr>
              <w:t>2760</w:t>
            </w:r>
          </w:p>
        </w:tc>
      </w:tr>
    </w:tbl>
    <w:p w:rsidR="003F69F6" w:rsidRPr="00807D6E" w:rsidRDefault="003F69F6">
      <w:pPr>
        <w:shd w:val="clear" w:color="auto" w:fill="FFFFFF"/>
        <w:ind w:firstLine="0"/>
        <w:jc w:val="both"/>
        <w:rPr>
          <w:szCs w:val="28"/>
        </w:rPr>
        <w:sectPr w:rsidR="003F69F6" w:rsidRPr="00807D6E" w:rsidSect="003F69F6">
          <w:pgSz w:w="16838" w:h="11906" w:orient="landscape"/>
          <w:pgMar w:top="1985" w:right="1134" w:bottom="567" w:left="1134" w:header="709" w:footer="709" w:gutter="0"/>
          <w:cols w:space="708"/>
          <w:docGrid w:linePitch="381"/>
        </w:sectPr>
      </w:pPr>
    </w:p>
    <w:p w:rsidR="005E60FB" w:rsidRPr="00807D6E" w:rsidRDefault="00FA3883" w:rsidP="005F5DB6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>1</w:t>
      </w:r>
      <w:r w:rsidR="00276DAD">
        <w:rPr>
          <w:szCs w:val="28"/>
        </w:rPr>
        <w:t>1</w:t>
      </w:r>
      <w:r w:rsidR="005E60FB" w:rsidRPr="00807D6E">
        <w:rPr>
          <w:szCs w:val="28"/>
        </w:rPr>
        <w:t>. Методику оценки результативности и эффективности использования субсидий на реализацию мероприятий по строительству и реконструкции объектов газификации и теплоснабжения (</w:t>
      </w:r>
      <w:r w:rsidR="000A30E0">
        <w:rPr>
          <w:szCs w:val="28"/>
        </w:rPr>
        <w:t>п</w:t>
      </w:r>
      <w:r w:rsidR="005E60FB" w:rsidRPr="00807D6E">
        <w:rPr>
          <w:szCs w:val="28"/>
        </w:rPr>
        <w:t>риложение</w:t>
      </w:r>
      <w:r w:rsidR="005F5DB6" w:rsidRPr="00807D6E">
        <w:rPr>
          <w:szCs w:val="28"/>
        </w:rPr>
        <w:t xml:space="preserve"> </w:t>
      </w:r>
      <w:r w:rsidR="005E60FB" w:rsidRPr="00807D6E">
        <w:rPr>
          <w:szCs w:val="28"/>
        </w:rPr>
        <w:t>3 к Программе) признать утратившей силу.</w:t>
      </w:r>
    </w:p>
    <w:p w:rsidR="00DB45FC" w:rsidRPr="00807D6E" w:rsidRDefault="00646EEA">
      <w:pPr>
        <w:shd w:val="clear" w:color="auto" w:fill="FFFFFF"/>
        <w:jc w:val="both"/>
        <w:rPr>
          <w:szCs w:val="28"/>
        </w:rPr>
      </w:pPr>
      <w:r w:rsidRPr="00807D6E">
        <w:rPr>
          <w:szCs w:val="28"/>
        </w:rPr>
        <w:t>1</w:t>
      </w:r>
      <w:r w:rsidR="00276DAD">
        <w:rPr>
          <w:szCs w:val="28"/>
        </w:rPr>
        <w:t>2</w:t>
      </w:r>
      <w:r w:rsidR="00DB45FC" w:rsidRPr="00807D6E">
        <w:rPr>
          <w:szCs w:val="28"/>
        </w:rPr>
        <w:t>. В паспортах объектов капитального строительства/реконструкции объектов газификации и теплоснабжения региональной программы «Газификация и модернизация жилищно-коммунального хозяйства, промышленных и иных организаций Ярославской области» на 2017 – 2021 годы (приложение 4 к Программе):</w:t>
      </w:r>
    </w:p>
    <w:p w:rsidR="00646EEA" w:rsidRDefault="00646EEA">
      <w:pPr>
        <w:shd w:val="clear" w:color="auto" w:fill="FFFFFF"/>
        <w:jc w:val="both"/>
        <w:rPr>
          <w:szCs w:val="28"/>
        </w:rPr>
      </w:pPr>
      <w:r w:rsidRPr="00807D6E">
        <w:rPr>
          <w:szCs w:val="28"/>
        </w:rPr>
        <w:t>1</w:t>
      </w:r>
      <w:r w:rsidR="00276DAD">
        <w:rPr>
          <w:szCs w:val="28"/>
        </w:rPr>
        <w:t>2</w:t>
      </w:r>
      <w:r w:rsidRPr="00807D6E">
        <w:rPr>
          <w:szCs w:val="28"/>
        </w:rPr>
        <w:t>.1. Паспорт 55</w:t>
      </w:r>
      <w:r w:rsidR="005F4C07">
        <w:rPr>
          <w:szCs w:val="28"/>
        </w:rPr>
        <w:t xml:space="preserve"> </w:t>
      </w:r>
      <w:r w:rsidRPr="00807D6E">
        <w:rPr>
          <w:szCs w:val="28"/>
        </w:rPr>
        <w:t>признать утратившим силу.</w:t>
      </w:r>
    </w:p>
    <w:p w:rsidR="005F4C07" w:rsidRDefault="005F4C07">
      <w:pPr>
        <w:shd w:val="clear" w:color="auto" w:fill="FFFFFF"/>
        <w:jc w:val="both"/>
        <w:rPr>
          <w:szCs w:val="28"/>
        </w:rPr>
      </w:pPr>
      <w:r>
        <w:rPr>
          <w:szCs w:val="28"/>
        </w:rPr>
        <w:t>1</w:t>
      </w:r>
      <w:r w:rsidR="00276DAD">
        <w:rPr>
          <w:szCs w:val="28"/>
        </w:rPr>
        <w:t>2</w:t>
      </w:r>
      <w:r>
        <w:rPr>
          <w:szCs w:val="28"/>
        </w:rPr>
        <w:t xml:space="preserve">.2. </w:t>
      </w:r>
      <w:r w:rsidR="00FC040C" w:rsidRPr="00DD3F3B">
        <w:rPr>
          <w:szCs w:val="28"/>
        </w:rPr>
        <w:t xml:space="preserve">В пункте </w:t>
      </w:r>
      <w:r w:rsidR="00FC040C">
        <w:rPr>
          <w:szCs w:val="28"/>
        </w:rPr>
        <w:t>3</w:t>
      </w:r>
      <w:r w:rsidR="00FC040C" w:rsidRPr="00DD3F3B">
        <w:rPr>
          <w:szCs w:val="28"/>
        </w:rPr>
        <w:t xml:space="preserve">, графе «Значение характеристики объекта/проекта», паспорта </w:t>
      </w:r>
      <w:r w:rsidR="00FC040C">
        <w:rPr>
          <w:szCs w:val="28"/>
        </w:rPr>
        <w:t>70</w:t>
      </w:r>
      <w:r w:rsidR="00FC040C" w:rsidRPr="00DD3F3B">
        <w:rPr>
          <w:szCs w:val="28"/>
        </w:rPr>
        <w:t xml:space="preserve"> цифры «</w:t>
      </w:r>
      <w:r w:rsidR="00FC040C">
        <w:rPr>
          <w:szCs w:val="28"/>
        </w:rPr>
        <w:t>2017, 2018, 2020</w:t>
      </w:r>
      <w:r w:rsidR="00FC040C" w:rsidRPr="00DD3F3B">
        <w:rPr>
          <w:szCs w:val="28"/>
        </w:rPr>
        <w:t>» заменить цифрами «</w:t>
      </w:r>
      <w:r w:rsidR="00FC040C">
        <w:rPr>
          <w:szCs w:val="28"/>
        </w:rPr>
        <w:t>2017,</w:t>
      </w:r>
      <w:r w:rsidR="00E57081">
        <w:rPr>
          <w:szCs w:val="28"/>
        </w:rPr>
        <w:t> </w:t>
      </w:r>
      <w:r w:rsidR="00FC040C">
        <w:rPr>
          <w:szCs w:val="28"/>
        </w:rPr>
        <w:t>2018</w:t>
      </w:r>
      <w:r w:rsidR="00FC040C" w:rsidRPr="00DD3F3B">
        <w:rPr>
          <w:szCs w:val="28"/>
        </w:rPr>
        <w:t>»</w:t>
      </w:r>
      <w:r w:rsidRPr="00807D6E">
        <w:rPr>
          <w:szCs w:val="28"/>
        </w:rPr>
        <w:t>.</w:t>
      </w:r>
    </w:p>
    <w:p w:rsidR="00770910" w:rsidRPr="00A5251A" w:rsidRDefault="005F4C07" w:rsidP="00AD201D">
      <w:pPr>
        <w:shd w:val="clear" w:color="auto" w:fill="FFFFFF"/>
        <w:jc w:val="both"/>
        <w:rPr>
          <w:szCs w:val="28"/>
        </w:rPr>
      </w:pPr>
      <w:r>
        <w:rPr>
          <w:szCs w:val="28"/>
        </w:rPr>
        <w:t>1</w:t>
      </w:r>
      <w:r w:rsidR="00276DAD">
        <w:rPr>
          <w:szCs w:val="28"/>
        </w:rPr>
        <w:t>2</w:t>
      </w:r>
      <w:r>
        <w:rPr>
          <w:szCs w:val="28"/>
        </w:rPr>
        <w:t xml:space="preserve">.3. </w:t>
      </w:r>
      <w:r w:rsidRPr="00807D6E">
        <w:rPr>
          <w:szCs w:val="28"/>
        </w:rPr>
        <w:t>Паспорт 140 признать утратившим силу.</w:t>
      </w:r>
    </w:p>
    <w:sectPr w:rsidR="00770910" w:rsidRPr="00A5251A" w:rsidSect="00EF7F96">
      <w:pgSz w:w="11906" w:h="16838"/>
      <w:pgMar w:top="1134" w:right="567" w:bottom="1134" w:left="1985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677" w:rsidRDefault="004B1677" w:rsidP="00E30EA9">
      <w:r>
        <w:separator/>
      </w:r>
    </w:p>
  </w:endnote>
  <w:endnote w:type="continuationSeparator" w:id="0">
    <w:p w:rsidR="004B1677" w:rsidRDefault="004B1677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677" w:rsidRDefault="004B1677" w:rsidP="00E30EA9">
      <w:r>
        <w:separator/>
      </w:r>
    </w:p>
  </w:footnote>
  <w:footnote w:type="continuationSeparator" w:id="0">
    <w:p w:rsidR="004B1677" w:rsidRDefault="004B1677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7033528"/>
      <w:docPartObj>
        <w:docPartGallery w:val="Page Numbers (Top of Page)"/>
        <w:docPartUnique/>
      </w:docPartObj>
    </w:sdtPr>
    <w:sdtEndPr/>
    <w:sdtContent>
      <w:p w:rsidR="00142FBC" w:rsidRDefault="00142F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6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42FBC" w:rsidRDefault="00142FB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E59E7"/>
    <w:multiLevelType w:val="hybridMultilevel"/>
    <w:tmpl w:val="709436D6"/>
    <w:lvl w:ilvl="0" w:tplc="5E4E4BB2">
      <w:start w:val="2"/>
      <w:numFmt w:val="decimal"/>
      <w:lvlText w:val="%1."/>
      <w:lvlJc w:val="left"/>
      <w:pPr>
        <w:ind w:left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16544D74"/>
    <w:multiLevelType w:val="hybridMultilevel"/>
    <w:tmpl w:val="FF76F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97E0E"/>
    <w:multiLevelType w:val="hybridMultilevel"/>
    <w:tmpl w:val="F8348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E9390B"/>
    <w:multiLevelType w:val="hybridMultilevel"/>
    <w:tmpl w:val="14A45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788522A"/>
    <w:multiLevelType w:val="hybridMultilevel"/>
    <w:tmpl w:val="D592C738"/>
    <w:lvl w:ilvl="0" w:tplc="F3E8C8C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66DC4"/>
    <w:multiLevelType w:val="hybridMultilevel"/>
    <w:tmpl w:val="C888AF30"/>
    <w:lvl w:ilvl="0" w:tplc="A176B184">
      <w:start w:val="64"/>
      <w:numFmt w:val="bullet"/>
      <w:lvlText w:val=""/>
      <w:lvlJc w:val="left"/>
      <w:pPr>
        <w:ind w:left="1571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BD003B3"/>
    <w:multiLevelType w:val="hybridMultilevel"/>
    <w:tmpl w:val="B860B2D0"/>
    <w:lvl w:ilvl="0" w:tplc="557855B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7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8">
    <w:nsid w:val="333953AA"/>
    <w:multiLevelType w:val="hybridMultilevel"/>
    <w:tmpl w:val="62327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F010EC"/>
    <w:multiLevelType w:val="hybridMultilevel"/>
    <w:tmpl w:val="CFB29836"/>
    <w:lvl w:ilvl="0" w:tplc="416C619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28597B"/>
    <w:multiLevelType w:val="hybridMultilevel"/>
    <w:tmpl w:val="F5B0E8F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F257E7"/>
    <w:multiLevelType w:val="hybridMultilevel"/>
    <w:tmpl w:val="14963CE4"/>
    <w:lvl w:ilvl="0" w:tplc="5890D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23F39CE"/>
    <w:multiLevelType w:val="hybridMultilevel"/>
    <w:tmpl w:val="1290867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3">
    <w:nsid w:val="427A12E5"/>
    <w:multiLevelType w:val="hybridMultilevel"/>
    <w:tmpl w:val="7C7ABFF8"/>
    <w:lvl w:ilvl="0" w:tplc="76A404AC">
      <w:start w:val="1"/>
      <w:numFmt w:val="decimal"/>
      <w:lvlText w:val="%1."/>
      <w:lvlJc w:val="left"/>
      <w:pPr>
        <w:ind w:left="12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>
    <w:nsid w:val="43E55CEE"/>
    <w:multiLevelType w:val="hybridMultilevel"/>
    <w:tmpl w:val="1290867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5">
    <w:nsid w:val="4A8766A2"/>
    <w:multiLevelType w:val="hybridMultilevel"/>
    <w:tmpl w:val="5CE2E33A"/>
    <w:lvl w:ilvl="0" w:tplc="A83A5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926DA7"/>
    <w:multiLevelType w:val="hybridMultilevel"/>
    <w:tmpl w:val="83A851AA"/>
    <w:lvl w:ilvl="0" w:tplc="294E2422">
      <w:start w:val="1"/>
      <w:numFmt w:val="upperRoman"/>
      <w:lvlText w:val="%1."/>
      <w:lvlJc w:val="left"/>
      <w:pPr>
        <w:ind w:left="180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51AD2D8D"/>
    <w:multiLevelType w:val="hybridMultilevel"/>
    <w:tmpl w:val="6360D1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4836D77"/>
    <w:multiLevelType w:val="hybridMultilevel"/>
    <w:tmpl w:val="767CD4C6"/>
    <w:lvl w:ilvl="0" w:tplc="A83A5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977D00"/>
    <w:multiLevelType w:val="hybridMultilevel"/>
    <w:tmpl w:val="DC541342"/>
    <w:lvl w:ilvl="0" w:tplc="352060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91C4DC2"/>
    <w:multiLevelType w:val="multilevel"/>
    <w:tmpl w:val="30F6D392"/>
    <w:lvl w:ilvl="0">
      <w:start w:val="1"/>
      <w:numFmt w:val="decimal"/>
      <w:lvlText w:val="%1."/>
      <w:lvlJc w:val="left"/>
      <w:pPr>
        <w:ind w:left="1637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</w:rPr>
    </w:lvl>
  </w:abstractNum>
  <w:abstractNum w:abstractNumId="21">
    <w:nsid w:val="5E2E6521"/>
    <w:multiLevelType w:val="hybridMultilevel"/>
    <w:tmpl w:val="B41659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F020FD7"/>
    <w:multiLevelType w:val="hybridMultilevel"/>
    <w:tmpl w:val="96FCC4AE"/>
    <w:lvl w:ilvl="0" w:tplc="1C180D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FF87C58"/>
    <w:multiLevelType w:val="hybridMultilevel"/>
    <w:tmpl w:val="582261B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4E73DA"/>
    <w:multiLevelType w:val="multilevel"/>
    <w:tmpl w:val="984078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60" w:hanging="2160"/>
      </w:pPr>
      <w:rPr>
        <w:rFonts w:hint="default"/>
      </w:rPr>
    </w:lvl>
  </w:abstractNum>
  <w:abstractNum w:abstractNumId="25">
    <w:nsid w:val="66540457"/>
    <w:multiLevelType w:val="hybridMultilevel"/>
    <w:tmpl w:val="66B6A9E8"/>
    <w:lvl w:ilvl="0" w:tplc="A83A5EEA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6">
    <w:nsid w:val="668D0BED"/>
    <w:multiLevelType w:val="hybridMultilevel"/>
    <w:tmpl w:val="874A9154"/>
    <w:lvl w:ilvl="0" w:tplc="A83A5EEA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7">
    <w:nsid w:val="6A5175E5"/>
    <w:multiLevelType w:val="hybridMultilevel"/>
    <w:tmpl w:val="3B7EB292"/>
    <w:lvl w:ilvl="0" w:tplc="A83A5EEA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6F4031D9"/>
    <w:multiLevelType w:val="hybridMultilevel"/>
    <w:tmpl w:val="D3DAEB8C"/>
    <w:lvl w:ilvl="0" w:tplc="1876BF2E">
      <w:start w:val="64"/>
      <w:numFmt w:val="bullet"/>
      <w:lvlText w:val=""/>
      <w:lvlJc w:val="left"/>
      <w:pPr>
        <w:ind w:left="1211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>
    <w:nsid w:val="73FA0CFD"/>
    <w:multiLevelType w:val="hybridMultilevel"/>
    <w:tmpl w:val="23AA7AF6"/>
    <w:lvl w:ilvl="0" w:tplc="0240C006"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5982CD4"/>
    <w:multiLevelType w:val="hybridMultilevel"/>
    <w:tmpl w:val="67D4856E"/>
    <w:lvl w:ilvl="0" w:tplc="FACE7D42">
      <w:start w:val="1"/>
      <w:numFmt w:val="upperRoman"/>
      <w:lvlText w:val="%1."/>
      <w:lvlJc w:val="left"/>
      <w:pPr>
        <w:ind w:left="1800" w:hanging="720"/>
      </w:pPr>
      <w:rPr>
        <w:rFonts w:cs="Times New Roman" w:hint="default"/>
      </w:rPr>
    </w:lvl>
    <w:lvl w:ilvl="1" w:tplc="D4FA1BEE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DD56C240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C200F5EE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3922427E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4C723364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DF543A8A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1ED678DC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A009312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77031300"/>
    <w:multiLevelType w:val="hybridMultilevel"/>
    <w:tmpl w:val="34D653E4"/>
    <w:lvl w:ilvl="0" w:tplc="A83A5EEA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3">
    <w:nsid w:val="78C31F77"/>
    <w:multiLevelType w:val="hybridMultilevel"/>
    <w:tmpl w:val="6352ABE8"/>
    <w:lvl w:ilvl="0" w:tplc="CB7E388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AC1054E"/>
    <w:multiLevelType w:val="multilevel"/>
    <w:tmpl w:val="E8CEE43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35">
    <w:nsid w:val="7B3C0F6B"/>
    <w:multiLevelType w:val="hybridMultilevel"/>
    <w:tmpl w:val="4AE0E152"/>
    <w:lvl w:ilvl="0" w:tplc="42AC0EA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9A1F6F"/>
    <w:multiLevelType w:val="hybridMultilevel"/>
    <w:tmpl w:val="9BDCCE5C"/>
    <w:lvl w:ilvl="0" w:tplc="68200E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FD208B"/>
    <w:multiLevelType w:val="hybridMultilevel"/>
    <w:tmpl w:val="D3B8E4BC"/>
    <w:lvl w:ilvl="0" w:tplc="612A2190">
      <w:start w:val="64"/>
      <w:numFmt w:val="bullet"/>
      <w:lvlText w:val=""/>
      <w:lvlJc w:val="left"/>
      <w:pPr>
        <w:ind w:left="1211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8">
    <w:nsid w:val="7E2B027C"/>
    <w:multiLevelType w:val="hybridMultilevel"/>
    <w:tmpl w:val="1290867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9">
    <w:nsid w:val="7E3D34E0"/>
    <w:multiLevelType w:val="hybridMultilevel"/>
    <w:tmpl w:val="DBC012B6"/>
    <w:lvl w:ilvl="0" w:tplc="C930C644">
      <w:start w:val="1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>
    <w:nsid w:val="7F104EC2"/>
    <w:multiLevelType w:val="hybridMultilevel"/>
    <w:tmpl w:val="9AFC4784"/>
    <w:lvl w:ilvl="0" w:tplc="170A53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0"/>
  </w:num>
  <w:num w:numId="5">
    <w:abstractNumId w:val="9"/>
  </w:num>
  <w:num w:numId="6">
    <w:abstractNumId w:val="31"/>
  </w:num>
  <w:num w:numId="7">
    <w:abstractNumId w:val="16"/>
  </w:num>
  <w:num w:numId="8">
    <w:abstractNumId w:val="13"/>
  </w:num>
  <w:num w:numId="9">
    <w:abstractNumId w:val="0"/>
  </w:num>
  <w:num w:numId="10">
    <w:abstractNumId w:val="20"/>
  </w:num>
  <w:num w:numId="11">
    <w:abstractNumId w:val="38"/>
  </w:num>
  <w:num w:numId="12">
    <w:abstractNumId w:val="14"/>
  </w:num>
  <w:num w:numId="13">
    <w:abstractNumId w:val="12"/>
  </w:num>
  <w:num w:numId="14">
    <w:abstractNumId w:val="36"/>
  </w:num>
  <w:num w:numId="15">
    <w:abstractNumId w:val="22"/>
  </w:num>
  <w:num w:numId="16">
    <w:abstractNumId w:val="30"/>
  </w:num>
  <w:num w:numId="17">
    <w:abstractNumId w:val="21"/>
  </w:num>
  <w:num w:numId="18">
    <w:abstractNumId w:val="15"/>
  </w:num>
  <w:num w:numId="19">
    <w:abstractNumId w:val="27"/>
  </w:num>
  <w:num w:numId="20">
    <w:abstractNumId w:val="32"/>
  </w:num>
  <w:num w:numId="21">
    <w:abstractNumId w:val="25"/>
  </w:num>
  <w:num w:numId="22">
    <w:abstractNumId w:val="18"/>
  </w:num>
  <w:num w:numId="23">
    <w:abstractNumId w:val="35"/>
  </w:num>
  <w:num w:numId="24">
    <w:abstractNumId w:val="26"/>
  </w:num>
  <w:num w:numId="25">
    <w:abstractNumId w:val="29"/>
  </w:num>
  <w:num w:numId="26">
    <w:abstractNumId w:val="37"/>
  </w:num>
  <w:num w:numId="27">
    <w:abstractNumId w:val="5"/>
  </w:num>
  <w:num w:numId="28">
    <w:abstractNumId w:val="39"/>
  </w:num>
  <w:num w:numId="29">
    <w:abstractNumId w:val="8"/>
  </w:num>
  <w:num w:numId="30">
    <w:abstractNumId w:val="33"/>
  </w:num>
  <w:num w:numId="31">
    <w:abstractNumId w:val="24"/>
  </w:num>
  <w:num w:numId="32">
    <w:abstractNumId w:val="3"/>
  </w:num>
  <w:num w:numId="33">
    <w:abstractNumId w:val="40"/>
  </w:num>
  <w:num w:numId="34">
    <w:abstractNumId w:val="4"/>
  </w:num>
  <w:num w:numId="35">
    <w:abstractNumId w:val="23"/>
  </w:num>
  <w:num w:numId="36">
    <w:abstractNumId w:val="1"/>
  </w:num>
  <w:num w:numId="37">
    <w:abstractNumId w:val="28"/>
  </w:num>
  <w:num w:numId="38">
    <w:abstractNumId w:val="17"/>
  </w:num>
  <w:num w:numId="39">
    <w:abstractNumId w:val="34"/>
  </w:num>
  <w:num w:numId="40">
    <w:abstractNumId w:val="19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ttachedTemplate r:id="rId1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71B2"/>
    <w:rsid w:val="000004A9"/>
    <w:rsid w:val="00002E40"/>
    <w:rsid w:val="00003011"/>
    <w:rsid w:val="000046C8"/>
    <w:rsid w:val="00004FFA"/>
    <w:rsid w:val="00007B99"/>
    <w:rsid w:val="0001154C"/>
    <w:rsid w:val="000117A2"/>
    <w:rsid w:val="000133DA"/>
    <w:rsid w:val="00013D2C"/>
    <w:rsid w:val="0001578B"/>
    <w:rsid w:val="00016BC7"/>
    <w:rsid w:val="0002039B"/>
    <w:rsid w:val="00021F69"/>
    <w:rsid w:val="00030690"/>
    <w:rsid w:val="00030A2C"/>
    <w:rsid w:val="00033924"/>
    <w:rsid w:val="00034500"/>
    <w:rsid w:val="00035869"/>
    <w:rsid w:val="00035A29"/>
    <w:rsid w:val="000363AC"/>
    <w:rsid w:val="0004029B"/>
    <w:rsid w:val="00041889"/>
    <w:rsid w:val="00041A4E"/>
    <w:rsid w:val="00043EB6"/>
    <w:rsid w:val="0004579A"/>
    <w:rsid w:val="00045B59"/>
    <w:rsid w:val="00045D45"/>
    <w:rsid w:val="00046B01"/>
    <w:rsid w:val="00047584"/>
    <w:rsid w:val="00047B3A"/>
    <w:rsid w:val="000524BE"/>
    <w:rsid w:val="00053089"/>
    <w:rsid w:val="00054825"/>
    <w:rsid w:val="00054C0F"/>
    <w:rsid w:val="00054F11"/>
    <w:rsid w:val="00055B85"/>
    <w:rsid w:val="0005697E"/>
    <w:rsid w:val="000606DB"/>
    <w:rsid w:val="00064332"/>
    <w:rsid w:val="00066D18"/>
    <w:rsid w:val="00070411"/>
    <w:rsid w:val="00070BB7"/>
    <w:rsid w:val="00073DAE"/>
    <w:rsid w:val="0007427E"/>
    <w:rsid w:val="000745C1"/>
    <w:rsid w:val="00074CCF"/>
    <w:rsid w:val="000753FD"/>
    <w:rsid w:val="00075E46"/>
    <w:rsid w:val="0008254D"/>
    <w:rsid w:val="000848D5"/>
    <w:rsid w:val="000857F2"/>
    <w:rsid w:val="00085CF8"/>
    <w:rsid w:val="000866C9"/>
    <w:rsid w:val="000867F4"/>
    <w:rsid w:val="00086BFB"/>
    <w:rsid w:val="00087189"/>
    <w:rsid w:val="00090CAE"/>
    <w:rsid w:val="000933E6"/>
    <w:rsid w:val="000959A5"/>
    <w:rsid w:val="000966F5"/>
    <w:rsid w:val="00096CD6"/>
    <w:rsid w:val="000A089C"/>
    <w:rsid w:val="000A1B9B"/>
    <w:rsid w:val="000A30E0"/>
    <w:rsid w:val="000A517C"/>
    <w:rsid w:val="000A60A1"/>
    <w:rsid w:val="000A710C"/>
    <w:rsid w:val="000A7918"/>
    <w:rsid w:val="000B1148"/>
    <w:rsid w:val="000B3209"/>
    <w:rsid w:val="000B3DC9"/>
    <w:rsid w:val="000B415C"/>
    <w:rsid w:val="000B679C"/>
    <w:rsid w:val="000B7201"/>
    <w:rsid w:val="000C225A"/>
    <w:rsid w:val="000C30D4"/>
    <w:rsid w:val="000C33E4"/>
    <w:rsid w:val="000C6EEF"/>
    <w:rsid w:val="000D0B84"/>
    <w:rsid w:val="000D20E6"/>
    <w:rsid w:val="000D34F9"/>
    <w:rsid w:val="000D46EC"/>
    <w:rsid w:val="000D5192"/>
    <w:rsid w:val="000D524E"/>
    <w:rsid w:val="000D65C7"/>
    <w:rsid w:val="000D7331"/>
    <w:rsid w:val="000E0AE2"/>
    <w:rsid w:val="000E0F37"/>
    <w:rsid w:val="000E1BC9"/>
    <w:rsid w:val="000E1C1C"/>
    <w:rsid w:val="000E54F4"/>
    <w:rsid w:val="000E7223"/>
    <w:rsid w:val="000E7BD3"/>
    <w:rsid w:val="000F3009"/>
    <w:rsid w:val="000F41CC"/>
    <w:rsid w:val="000F4B25"/>
    <w:rsid w:val="000F6AEC"/>
    <w:rsid w:val="000F6BAC"/>
    <w:rsid w:val="000F6C85"/>
    <w:rsid w:val="000F72D9"/>
    <w:rsid w:val="000F7C32"/>
    <w:rsid w:val="001001A1"/>
    <w:rsid w:val="00101C4E"/>
    <w:rsid w:val="00102359"/>
    <w:rsid w:val="00103834"/>
    <w:rsid w:val="00103C54"/>
    <w:rsid w:val="00104084"/>
    <w:rsid w:val="00104942"/>
    <w:rsid w:val="00106BCF"/>
    <w:rsid w:val="001073FE"/>
    <w:rsid w:val="0011127E"/>
    <w:rsid w:val="0011234F"/>
    <w:rsid w:val="00114FE6"/>
    <w:rsid w:val="00115172"/>
    <w:rsid w:val="001151D2"/>
    <w:rsid w:val="00115E13"/>
    <w:rsid w:val="00115E53"/>
    <w:rsid w:val="001162F5"/>
    <w:rsid w:val="00116F26"/>
    <w:rsid w:val="001206A9"/>
    <w:rsid w:val="00120B82"/>
    <w:rsid w:val="0012172B"/>
    <w:rsid w:val="001241DE"/>
    <w:rsid w:val="00124B62"/>
    <w:rsid w:val="00125AEC"/>
    <w:rsid w:val="001263B0"/>
    <w:rsid w:val="001302A9"/>
    <w:rsid w:val="00130FAB"/>
    <w:rsid w:val="00134F4A"/>
    <w:rsid w:val="00134F82"/>
    <w:rsid w:val="00137A8F"/>
    <w:rsid w:val="00142FBC"/>
    <w:rsid w:val="001466FB"/>
    <w:rsid w:val="0015194E"/>
    <w:rsid w:val="00152C78"/>
    <w:rsid w:val="0015406E"/>
    <w:rsid w:val="00154FC2"/>
    <w:rsid w:val="001553ED"/>
    <w:rsid w:val="00156182"/>
    <w:rsid w:val="00160060"/>
    <w:rsid w:val="00160897"/>
    <w:rsid w:val="0016260F"/>
    <w:rsid w:val="00163AC7"/>
    <w:rsid w:val="00167DA2"/>
    <w:rsid w:val="001739F7"/>
    <w:rsid w:val="001745F4"/>
    <w:rsid w:val="00175CA4"/>
    <w:rsid w:val="00175DC2"/>
    <w:rsid w:val="00176182"/>
    <w:rsid w:val="0017688D"/>
    <w:rsid w:val="00176DD8"/>
    <w:rsid w:val="0018044C"/>
    <w:rsid w:val="00183457"/>
    <w:rsid w:val="00184E7E"/>
    <w:rsid w:val="001902BF"/>
    <w:rsid w:val="00191684"/>
    <w:rsid w:val="00193826"/>
    <w:rsid w:val="00194205"/>
    <w:rsid w:val="00196732"/>
    <w:rsid w:val="001A2D4F"/>
    <w:rsid w:val="001A3133"/>
    <w:rsid w:val="001B3431"/>
    <w:rsid w:val="001B6F08"/>
    <w:rsid w:val="001B76F8"/>
    <w:rsid w:val="001C22F1"/>
    <w:rsid w:val="001C3544"/>
    <w:rsid w:val="001C387F"/>
    <w:rsid w:val="001C3925"/>
    <w:rsid w:val="001C47B7"/>
    <w:rsid w:val="001C4AE4"/>
    <w:rsid w:val="001C4CE1"/>
    <w:rsid w:val="001C59A3"/>
    <w:rsid w:val="001C78DA"/>
    <w:rsid w:val="001D3CCE"/>
    <w:rsid w:val="001D41DF"/>
    <w:rsid w:val="001D45B0"/>
    <w:rsid w:val="001D52AA"/>
    <w:rsid w:val="001D58FC"/>
    <w:rsid w:val="001D7661"/>
    <w:rsid w:val="001E42D6"/>
    <w:rsid w:val="001E4A4B"/>
    <w:rsid w:val="001E506C"/>
    <w:rsid w:val="001E61DA"/>
    <w:rsid w:val="001E7C21"/>
    <w:rsid w:val="001F0D14"/>
    <w:rsid w:val="001F38CD"/>
    <w:rsid w:val="001F3BE8"/>
    <w:rsid w:val="001F52D7"/>
    <w:rsid w:val="0020283C"/>
    <w:rsid w:val="0020357E"/>
    <w:rsid w:val="002039D8"/>
    <w:rsid w:val="00203D66"/>
    <w:rsid w:val="00204C3B"/>
    <w:rsid w:val="00205591"/>
    <w:rsid w:val="002100BD"/>
    <w:rsid w:val="00210AD9"/>
    <w:rsid w:val="00212D9E"/>
    <w:rsid w:val="00214314"/>
    <w:rsid w:val="00214415"/>
    <w:rsid w:val="002148CA"/>
    <w:rsid w:val="002165CE"/>
    <w:rsid w:val="002168AD"/>
    <w:rsid w:val="002206A6"/>
    <w:rsid w:val="00222320"/>
    <w:rsid w:val="002229B9"/>
    <w:rsid w:val="002240ED"/>
    <w:rsid w:val="0022555B"/>
    <w:rsid w:val="002306C4"/>
    <w:rsid w:val="00231A4B"/>
    <w:rsid w:val="002332B9"/>
    <w:rsid w:val="002334C5"/>
    <w:rsid w:val="002335FB"/>
    <w:rsid w:val="00235268"/>
    <w:rsid w:val="002368D2"/>
    <w:rsid w:val="00236A4B"/>
    <w:rsid w:val="00236F69"/>
    <w:rsid w:val="00237721"/>
    <w:rsid w:val="00241170"/>
    <w:rsid w:val="00241E2E"/>
    <w:rsid w:val="0024308F"/>
    <w:rsid w:val="00245D57"/>
    <w:rsid w:val="002470AB"/>
    <w:rsid w:val="00250348"/>
    <w:rsid w:val="002504E5"/>
    <w:rsid w:val="00251F5F"/>
    <w:rsid w:val="00253B1D"/>
    <w:rsid w:val="002545EA"/>
    <w:rsid w:val="002560AC"/>
    <w:rsid w:val="00256613"/>
    <w:rsid w:val="00256DB2"/>
    <w:rsid w:val="002571A9"/>
    <w:rsid w:val="00267CAC"/>
    <w:rsid w:val="00270D5C"/>
    <w:rsid w:val="00270D79"/>
    <w:rsid w:val="002713AC"/>
    <w:rsid w:val="00271478"/>
    <w:rsid w:val="00272BB0"/>
    <w:rsid w:val="002740E8"/>
    <w:rsid w:val="00276DAD"/>
    <w:rsid w:val="002777C7"/>
    <w:rsid w:val="0028026A"/>
    <w:rsid w:val="002804E5"/>
    <w:rsid w:val="002809D2"/>
    <w:rsid w:val="00280A8F"/>
    <w:rsid w:val="00281073"/>
    <w:rsid w:val="002824CE"/>
    <w:rsid w:val="002829F5"/>
    <w:rsid w:val="002834B1"/>
    <w:rsid w:val="002839B9"/>
    <w:rsid w:val="00286963"/>
    <w:rsid w:val="00287162"/>
    <w:rsid w:val="00287377"/>
    <w:rsid w:val="00290976"/>
    <w:rsid w:val="002917AA"/>
    <w:rsid w:val="00294D6B"/>
    <w:rsid w:val="00295046"/>
    <w:rsid w:val="002957C4"/>
    <w:rsid w:val="002A2254"/>
    <w:rsid w:val="002A4017"/>
    <w:rsid w:val="002A534C"/>
    <w:rsid w:val="002A68AA"/>
    <w:rsid w:val="002B0F1C"/>
    <w:rsid w:val="002B216F"/>
    <w:rsid w:val="002B40C7"/>
    <w:rsid w:val="002B5409"/>
    <w:rsid w:val="002B6AA9"/>
    <w:rsid w:val="002C107A"/>
    <w:rsid w:val="002C4E4B"/>
    <w:rsid w:val="002C6178"/>
    <w:rsid w:val="002D2BC1"/>
    <w:rsid w:val="002D60BB"/>
    <w:rsid w:val="002D6D77"/>
    <w:rsid w:val="002E1E30"/>
    <w:rsid w:val="002E1E80"/>
    <w:rsid w:val="002E47D8"/>
    <w:rsid w:val="002E53B8"/>
    <w:rsid w:val="002E695A"/>
    <w:rsid w:val="002F011E"/>
    <w:rsid w:val="002F4D00"/>
    <w:rsid w:val="002F55BD"/>
    <w:rsid w:val="002F6D96"/>
    <w:rsid w:val="00300AD8"/>
    <w:rsid w:val="00300C01"/>
    <w:rsid w:val="003041F2"/>
    <w:rsid w:val="00305CAD"/>
    <w:rsid w:val="00306E21"/>
    <w:rsid w:val="00307399"/>
    <w:rsid w:val="003079C7"/>
    <w:rsid w:val="00307C2E"/>
    <w:rsid w:val="00311D00"/>
    <w:rsid w:val="00312C9C"/>
    <w:rsid w:val="00313091"/>
    <w:rsid w:val="003139FF"/>
    <w:rsid w:val="0031560A"/>
    <w:rsid w:val="00320C0B"/>
    <w:rsid w:val="00320D3E"/>
    <w:rsid w:val="00321053"/>
    <w:rsid w:val="00321150"/>
    <w:rsid w:val="00321153"/>
    <w:rsid w:val="003234CB"/>
    <w:rsid w:val="003238D7"/>
    <w:rsid w:val="00326B7C"/>
    <w:rsid w:val="00331583"/>
    <w:rsid w:val="003316DB"/>
    <w:rsid w:val="00331FD2"/>
    <w:rsid w:val="003327E7"/>
    <w:rsid w:val="00332BF8"/>
    <w:rsid w:val="00332D19"/>
    <w:rsid w:val="00333EBD"/>
    <w:rsid w:val="00335A9A"/>
    <w:rsid w:val="0033765B"/>
    <w:rsid w:val="00343148"/>
    <w:rsid w:val="00344097"/>
    <w:rsid w:val="00344098"/>
    <w:rsid w:val="003453DB"/>
    <w:rsid w:val="00350117"/>
    <w:rsid w:val="00350DDC"/>
    <w:rsid w:val="003550CC"/>
    <w:rsid w:val="00355285"/>
    <w:rsid w:val="003552A8"/>
    <w:rsid w:val="00356BC2"/>
    <w:rsid w:val="00356BE7"/>
    <w:rsid w:val="003570B8"/>
    <w:rsid w:val="00361C28"/>
    <w:rsid w:val="00363A68"/>
    <w:rsid w:val="00364A57"/>
    <w:rsid w:val="0036636F"/>
    <w:rsid w:val="003675DF"/>
    <w:rsid w:val="003704D4"/>
    <w:rsid w:val="00370A7A"/>
    <w:rsid w:val="00371A43"/>
    <w:rsid w:val="0037218D"/>
    <w:rsid w:val="00372220"/>
    <w:rsid w:val="003730F1"/>
    <w:rsid w:val="00373893"/>
    <w:rsid w:val="00374917"/>
    <w:rsid w:val="00376F44"/>
    <w:rsid w:val="003778B9"/>
    <w:rsid w:val="0038047A"/>
    <w:rsid w:val="00380FC4"/>
    <w:rsid w:val="00382A52"/>
    <w:rsid w:val="00382E05"/>
    <w:rsid w:val="00383E9B"/>
    <w:rsid w:val="00385E5B"/>
    <w:rsid w:val="00386387"/>
    <w:rsid w:val="0038704B"/>
    <w:rsid w:val="00387AEF"/>
    <w:rsid w:val="00390172"/>
    <w:rsid w:val="00390734"/>
    <w:rsid w:val="003917E0"/>
    <w:rsid w:val="00396582"/>
    <w:rsid w:val="00397681"/>
    <w:rsid w:val="00397B0B"/>
    <w:rsid w:val="003A1925"/>
    <w:rsid w:val="003A2DCC"/>
    <w:rsid w:val="003A322E"/>
    <w:rsid w:val="003A3601"/>
    <w:rsid w:val="003A3718"/>
    <w:rsid w:val="003A480F"/>
    <w:rsid w:val="003A7D0D"/>
    <w:rsid w:val="003B0009"/>
    <w:rsid w:val="003B225F"/>
    <w:rsid w:val="003B23A9"/>
    <w:rsid w:val="003B2E06"/>
    <w:rsid w:val="003B6047"/>
    <w:rsid w:val="003B7B6E"/>
    <w:rsid w:val="003C1145"/>
    <w:rsid w:val="003C322C"/>
    <w:rsid w:val="003C4B36"/>
    <w:rsid w:val="003D0631"/>
    <w:rsid w:val="003D1E8D"/>
    <w:rsid w:val="003D38E5"/>
    <w:rsid w:val="003D6A91"/>
    <w:rsid w:val="003E0729"/>
    <w:rsid w:val="003E11F2"/>
    <w:rsid w:val="003E13BA"/>
    <w:rsid w:val="003E452A"/>
    <w:rsid w:val="003E5D20"/>
    <w:rsid w:val="003E748E"/>
    <w:rsid w:val="003F0F63"/>
    <w:rsid w:val="003F1B6D"/>
    <w:rsid w:val="003F1CD7"/>
    <w:rsid w:val="003F4D56"/>
    <w:rsid w:val="003F504B"/>
    <w:rsid w:val="003F5EE3"/>
    <w:rsid w:val="003F64CC"/>
    <w:rsid w:val="003F69F6"/>
    <w:rsid w:val="003F7E25"/>
    <w:rsid w:val="004004CC"/>
    <w:rsid w:val="00400F3C"/>
    <w:rsid w:val="00402D2B"/>
    <w:rsid w:val="00403A71"/>
    <w:rsid w:val="00404187"/>
    <w:rsid w:val="00405AC5"/>
    <w:rsid w:val="004060A3"/>
    <w:rsid w:val="0040656C"/>
    <w:rsid w:val="00407BC7"/>
    <w:rsid w:val="00407F31"/>
    <w:rsid w:val="00411DFA"/>
    <w:rsid w:val="00416B93"/>
    <w:rsid w:val="004267C1"/>
    <w:rsid w:val="00426CE3"/>
    <w:rsid w:val="00430202"/>
    <w:rsid w:val="004302A1"/>
    <w:rsid w:val="00430BD0"/>
    <w:rsid w:val="0043127A"/>
    <w:rsid w:val="004320F0"/>
    <w:rsid w:val="0043268B"/>
    <w:rsid w:val="0043311C"/>
    <w:rsid w:val="0043323B"/>
    <w:rsid w:val="00435016"/>
    <w:rsid w:val="00436C7B"/>
    <w:rsid w:val="00437117"/>
    <w:rsid w:val="00442C80"/>
    <w:rsid w:val="004443CC"/>
    <w:rsid w:val="00445B6D"/>
    <w:rsid w:val="00445DEF"/>
    <w:rsid w:val="00447734"/>
    <w:rsid w:val="004534F2"/>
    <w:rsid w:val="004538CA"/>
    <w:rsid w:val="004546BD"/>
    <w:rsid w:val="00455525"/>
    <w:rsid w:val="00455839"/>
    <w:rsid w:val="00456ACA"/>
    <w:rsid w:val="0045726C"/>
    <w:rsid w:val="00457B7C"/>
    <w:rsid w:val="0046028E"/>
    <w:rsid w:val="00460500"/>
    <w:rsid w:val="0046203D"/>
    <w:rsid w:val="004628B0"/>
    <w:rsid w:val="00462A43"/>
    <w:rsid w:val="00465324"/>
    <w:rsid w:val="00467A54"/>
    <w:rsid w:val="0047093E"/>
    <w:rsid w:val="004716B9"/>
    <w:rsid w:val="004735BF"/>
    <w:rsid w:val="00473B45"/>
    <w:rsid w:val="00473C3D"/>
    <w:rsid w:val="00473DC0"/>
    <w:rsid w:val="004763DE"/>
    <w:rsid w:val="004770EF"/>
    <w:rsid w:val="00481ECB"/>
    <w:rsid w:val="00482E8B"/>
    <w:rsid w:val="00485393"/>
    <w:rsid w:val="00485B24"/>
    <w:rsid w:val="0048638A"/>
    <w:rsid w:val="00490C3F"/>
    <w:rsid w:val="004937DA"/>
    <w:rsid w:val="00493AFD"/>
    <w:rsid w:val="0049702A"/>
    <w:rsid w:val="004A0C23"/>
    <w:rsid w:val="004A24AB"/>
    <w:rsid w:val="004A2B08"/>
    <w:rsid w:val="004A2C0D"/>
    <w:rsid w:val="004A30D5"/>
    <w:rsid w:val="004A317B"/>
    <w:rsid w:val="004A4239"/>
    <w:rsid w:val="004A6FC8"/>
    <w:rsid w:val="004B1677"/>
    <w:rsid w:val="004B1E97"/>
    <w:rsid w:val="004B2619"/>
    <w:rsid w:val="004C04B1"/>
    <w:rsid w:val="004C05B3"/>
    <w:rsid w:val="004C077F"/>
    <w:rsid w:val="004C1022"/>
    <w:rsid w:val="004C25A8"/>
    <w:rsid w:val="004C282C"/>
    <w:rsid w:val="004C286D"/>
    <w:rsid w:val="004C2A7C"/>
    <w:rsid w:val="004C2F6A"/>
    <w:rsid w:val="004C3246"/>
    <w:rsid w:val="004C3D62"/>
    <w:rsid w:val="004C459A"/>
    <w:rsid w:val="004C4B36"/>
    <w:rsid w:val="004C4B59"/>
    <w:rsid w:val="004D18A0"/>
    <w:rsid w:val="004D2392"/>
    <w:rsid w:val="004D3366"/>
    <w:rsid w:val="004D5855"/>
    <w:rsid w:val="004E2CE5"/>
    <w:rsid w:val="004E4D4B"/>
    <w:rsid w:val="004E6F8A"/>
    <w:rsid w:val="004E7036"/>
    <w:rsid w:val="004F0922"/>
    <w:rsid w:val="004F104E"/>
    <w:rsid w:val="004F1376"/>
    <w:rsid w:val="004F202B"/>
    <w:rsid w:val="004F3D59"/>
    <w:rsid w:val="004F436F"/>
    <w:rsid w:val="004F4EF9"/>
    <w:rsid w:val="004F70BA"/>
    <w:rsid w:val="004F7DC1"/>
    <w:rsid w:val="005004F6"/>
    <w:rsid w:val="00502305"/>
    <w:rsid w:val="00503FA3"/>
    <w:rsid w:val="005049C4"/>
    <w:rsid w:val="00504A5B"/>
    <w:rsid w:val="00506536"/>
    <w:rsid w:val="0051003F"/>
    <w:rsid w:val="005125BC"/>
    <w:rsid w:val="00513855"/>
    <w:rsid w:val="005156B9"/>
    <w:rsid w:val="00521044"/>
    <w:rsid w:val="00521ABC"/>
    <w:rsid w:val="005238C5"/>
    <w:rsid w:val="00523A90"/>
    <w:rsid w:val="00524473"/>
    <w:rsid w:val="0052449E"/>
    <w:rsid w:val="005245D1"/>
    <w:rsid w:val="00524D42"/>
    <w:rsid w:val="005306F5"/>
    <w:rsid w:val="00532CBA"/>
    <w:rsid w:val="00532E7D"/>
    <w:rsid w:val="00535CEE"/>
    <w:rsid w:val="00536B85"/>
    <w:rsid w:val="005413AE"/>
    <w:rsid w:val="005431E4"/>
    <w:rsid w:val="00543712"/>
    <w:rsid w:val="00544401"/>
    <w:rsid w:val="005447E6"/>
    <w:rsid w:val="00544DB4"/>
    <w:rsid w:val="00545296"/>
    <w:rsid w:val="00545AE7"/>
    <w:rsid w:val="0054719D"/>
    <w:rsid w:val="0054726D"/>
    <w:rsid w:val="00553946"/>
    <w:rsid w:val="00554DF5"/>
    <w:rsid w:val="005552E3"/>
    <w:rsid w:val="00562B9D"/>
    <w:rsid w:val="00564995"/>
    <w:rsid w:val="0056580A"/>
    <w:rsid w:val="00565A12"/>
    <w:rsid w:val="005706C5"/>
    <w:rsid w:val="00574CE3"/>
    <w:rsid w:val="00574DDF"/>
    <w:rsid w:val="00574F39"/>
    <w:rsid w:val="00575863"/>
    <w:rsid w:val="00575DE1"/>
    <w:rsid w:val="00577243"/>
    <w:rsid w:val="00580F01"/>
    <w:rsid w:val="005810B1"/>
    <w:rsid w:val="00582395"/>
    <w:rsid w:val="00582CB4"/>
    <w:rsid w:val="0058322E"/>
    <w:rsid w:val="005925B4"/>
    <w:rsid w:val="00592E23"/>
    <w:rsid w:val="0059490B"/>
    <w:rsid w:val="00596416"/>
    <w:rsid w:val="00596E8E"/>
    <w:rsid w:val="005971E5"/>
    <w:rsid w:val="005A05F5"/>
    <w:rsid w:val="005A533B"/>
    <w:rsid w:val="005A54D5"/>
    <w:rsid w:val="005A575F"/>
    <w:rsid w:val="005A6F99"/>
    <w:rsid w:val="005A7387"/>
    <w:rsid w:val="005A77B1"/>
    <w:rsid w:val="005A794C"/>
    <w:rsid w:val="005B0448"/>
    <w:rsid w:val="005B1886"/>
    <w:rsid w:val="005B310E"/>
    <w:rsid w:val="005B42C6"/>
    <w:rsid w:val="005B47EB"/>
    <w:rsid w:val="005B4D62"/>
    <w:rsid w:val="005B4E68"/>
    <w:rsid w:val="005B6DB2"/>
    <w:rsid w:val="005B7FF6"/>
    <w:rsid w:val="005C0CFE"/>
    <w:rsid w:val="005C2343"/>
    <w:rsid w:val="005C3319"/>
    <w:rsid w:val="005C3E23"/>
    <w:rsid w:val="005C4D93"/>
    <w:rsid w:val="005C5D2B"/>
    <w:rsid w:val="005C6082"/>
    <w:rsid w:val="005D3A3A"/>
    <w:rsid w:val="005D3A73"/>
    <w:rsid w:val="005D40E4"/>
    <w:rsid w:val="005D6116"/>
    <w:rsid w:val="005D6268"/>
    <w:rsid w:val="005D7830"/>
    <w:rsid w:val="005E1B81"/>
    <w:rsid w:val="005E23D7"/>
    <w:rsid w:val="005E3C89"/>
    <w:rsid w:val="005E46BC"/>
    <w:rsid w:val="005E5245"/>
    <w:rsid w:val="005E60FB"/>
    <w:rsid w:val="005E777E"/>
    <w:rsid w:val="005E7B17"/>
    <w:rsid w:val="005F0385"/>
    <w:rsid w:val="005F181B"/>
    <w:rsid w:val="005F219B"/>
    <w:rsid w:val="005F2CFC"/>
    <w:rsid w:val="005F41D6"/>
    <w:rsid w:val="005F4C07"/>
    <w:rsid w:val="005F506C"/>
    <w:rsid w:val="005F5DB6"/>
    <w:rsid w:val="005F5EC8"/>
    <w:rsid w:val="005F652F"/>
    <w:rsid w:val="005F6D8A"/>
    <w:rsid w:val="00610D85"/>
    <w:rsid w:val="006133B0"/>
    <w:rsid w:val="0061355C"/>
    <w:rsid w:val="00621D0F"/>
    <w:rsid w:val="00621D21"/>
    <w:rsid w:val="006220C2"/>
    <w:rsid w:val="00622189"/>
    <w:rsid w:val="0062691A"/>
    <w:rsid w:val="00632085"/>
    <w:rsid w:val="006357E2"/>
    <w:rsid w:val="00644743"/>
    <w:rsid w:val="00644962"/>
    <w:rsid w:val="00645AFA"/>
    <w:rsid w:val="00646EEA"/>
    <w:rsid w:val="00650F20"/>
    <w:rsid w:val="0065496A"/>
    <w:rsid w:val="00654B10"/>
    <w:rsid w:val="00655915"/>
    <w:rsid w:val="00660623"/>
    <w:rsid w:val="006639AD"/>
    <w:rsid w:val="00667267"/>
    <w:rsid w:val="00671D12"/>
    <w:rsid w:val="00672D4D"/>
    <w:rsid w:val="00673D92"/>
    <w:rsid w:val="006748EC"/>
    <w:rsid w:val="006769E5"/>
    <w:rsid w:val="00677CAE"/>
    <w:rsid w:val="00677FF0"/>
    <w:rsid w:val="006808C5"/>
    <w:rsid w:val="00680CDF"/>
    <w:rsid w:val="00682F40"/>
    <w:rsid w:val="00685E4F"/>
    <w:rsid w:val="006905F7"/>
    <w:rsid w:val="00690C37"/>
    <w:rsid w:val="0069123E"/>
    <w:rsid w:val="006913B3"/>
    <w:rsid w:val="006950B0"/>
    <w:rsid w:val="00695662"/>
    <w:rsid w:val="0069589A"/>
    <w:rsid w:val="006A1700"/>
    <w:rsid w:val="006A1C31"/>
    <w:rsid w:val="006A3027"/>
    <w:rsid w:val="006A609C"/>
    <w:rsid w:val="006A7D9B"/>
    <w:rsid w:val="006B23EC"/>
    <w:rsid w:val="006B25AA"/>
    <w:rsid w:val="006B31D0"/>
    <w:rsid w:val="006B3902"/>
    <w:rsid w:val="006B5121"/>
    <w:rsid w:val="006B5244"/>
    <w:rsid w:val="006B53A2"/>
    <w:rsid w:val="006B5DE6"/>
    <w:rsid w:val="006C191C"/>
    <w:rsid w:val="006C221B"/>
    <w:rsid w:val="006C61A4"/>
    <w:rsid w:val="006C7264"/>
    <w:rsid w:val="006C762E"/>
    <w:rsid w:val="006C7CE6"/>
    <w:rsid w:val="006D0B11"/>
    <w:rsid w:val="006D3E36"/>
    <w:rsid w:val="006D58BA"/>
    <w:rsid w:val="006D613E"/>
    <w:rsid w:val="006D6DD1"/>
    <w:rsid w:val="006D7E0B"/>
    <w:rsid w:val="006D7F53"/>
    <w:rsid w:val="006E0EBA"/>
    <w:rsid w:val="006E1A0A"/>
    <w:rsid w:val="006E36CE"/>
    <w:rsid w:val="006E49EE"/>
    <w:rsid w:val="006E60F0"/>
    <w:rsid w:val="006E686F"/>
    <w:rsid w:val="006E6977"/>
    <w:rsid w:val="006E6C83"/>
    <w:rsid w:val="006E7CB3"/>
    <w:rsid w:val="006F0BA8"/>
    <w:rsid w:val="006F13E8"/>
    <w:rsid w:val="006F43EE"/>
    <w:rsid w:val="006F5374"/>
    <w:rsid w:val="006F6581"/>
    <w:rsid w:val="007007D7"/>
    <w:rsid w:val="00700A91"/>
    <w:rsid w:val="00701D04"/>
    <w:rsid w:val="00703302"/>
    <w:rsid w:val="00705AC6"/>
    <w:rsid w:val="00705C9C"/>
    <w:rsid w:val="007060DB"/>
    <w:rsid w:val="00710A3D"/>
    <w:rsid w:val="00710E23"/>
    <w:rsid w:val="00711AE5"/>
    <w:rsid w:val="00713200"/>
    <w:rsid w:val="00713B20"/>
    <w:rsid w:val="007155F2"/>
    <w:rsid w:val="00716F1F"/>
    <w:rsid w:val="00717F67"/>
    <w:rsid w:val="007232A4"/>
    <w:rsid w:val="0072558A"/>
    <w:rsid w:val="0073077A"/>
    <w:rsid w:val="00730C7C"/>
    <w:rsid w:val="007337BC"/>
    <w:rsid w:val="00735BD8"/>
    <w:rsid w:val="0073667A"/>
    <w:rsid w:val="0073719A"/>
    <w:rsid w:val="0073765C"/>
    <w:rsid w:val="0073788F"/>
    <w:rsid w:val="00741BF1"/>
    <w:rsid w:val="00742EDE"/>
    <w:rsid w:val="007439D5"/>
    <w:rsid w:val="00745C80"/>
    <w:rsid w:val="00746C51"/>
    <w:rsid w:val="00747C28"/>
    <w:rsid w:val="0075172E"/>
    <w:rsid w:val="00752131"/>
    <w:rsid w:val="00753FFF"/>
    <w:rsid w:val="00760183"/>
    <w:rsid w:val="007607EE"/>
    <w:rsid w:val="00762390"/>
    <w:rsid w:val="00764912"/>
    <w:rsid w:val="00764F37"/>
    <w:rsid w:val="00765BF0"/>
    <w:rsid w:val="00766A55"/>
    <w:rsid w:val="007674E0"/>
    <w:rsid w:val="00770910"/>
    <w:rsid w:val="00772213"/>
    <w:rsid w:val="00772BAC"/>
    <w:rsid w:val="007737F6"/>
    <w:rsid w:val="007764AD"/>
    <w:rsid w:val="007770C2"/>
    <w:rsid w:val="0078207D"/>
    <w:rsid w:val="00784CA3"/>
    <w:rsid w:val="0078597C"/>
    <w:rsid w:val="00785D2F"/>
    <w:rsid w:val="007867F5"/>
    <w:rsid w:val="00790881"/>
    <w:rsid w:val="007917A3"/>
    <w:rsid w:val="00792EFE"/>
    <w:rsid w:val="007954A6"/>
    <w:rsid w:val="00796014"/>
    <w:rsid w:val="007A1C2C"/>
    <w:rsid w:val="007A242F"/>
    <w:rsid w:val="007A2B9B"/>
    <w:rsid w:val="007A5C33"/>
    <w:rsid w:val="007A6149"/>
    <w:rsid w:val="007A61A1"/>
    <w:rsid w:val="007A621B"/>
    <w:rsid w:val="007B06C4"/>
    <w:rsid w:val="007B37B8"/>
    <w:rsid w:val="007B39BE"/>
    <w:rsid w:val="007B3FB2"/>
    <w:rsid w:val="007B4706"/>
    <w:rsid w:val="007B4F7B"/>
    <w:rsid w:val="007B7703"/>
    <w:rsid w:val="007B799D"/>
    <w:rsid w:val="007C13EE"/>
    <w:rsid w:val="007C18B1"/>
    <w:rsid w:val="007C2400"/>
    <w:rsid w:val="007C2DF7"/>
    <w:rsid w:val="007C3674"/>
    <w:rsid w:val="007C4567"/>
    <w:rsid w:val="007C6A01"/>
    <w:rsid w:val="007D16AE"/>
    <w:rsid w:val="007D1EE7"/>
    <w:rsid w:val="007D4C82"/>
    <w:rsid w:val="007D65C8"/>
    <w:rsid w:val="007D77C0"/>
    <w:rsid w:val="007E030D"/>
    <w:rsid w:val="007E1D85"/>
    <w:rsid w:val="007E6487"/>
    <w:rsid w:val="007F08F0"/>
    <w:rsid w:val="007F0BE1"/>
    <w:rsid w:val="007F659E"/>
    <w:rsid w:val="007F681B"/>
    <w:rsid w:val="007F7D05"/>
    <w:rsid w:val="007F7DAE"/>
    <w:rsid w:val="008002C6"/>
    <w:rsid w:val="00800835"/>
    <w:rsid w:val="00805FF6"/>
    <w:rsid w:val="00807D6E"/>
    <w:rsid w:val="00811A86"/>
    <w:rsid w:val="00811DB1"/>
    <w:rsid w:val="008124F6"/>
    <w:rsid w:val="008138EB"/>
    <w:rsid w:val="00814085"/>
    <w:rsid w:val="008145FB"/>
    <w:rsid w:val="00814996"/>
    <w:rsid w:val="0081679C"/>
    <w:rsid w:val="00821CF6"/>
    <w:rsid w:val="008229CA"/>
    <w:rsid w:val="0082304B"/>
    <w:rsid w:val="00825AD6"/>
    <w:rsid w:val="00825C77"/>
    <w:rsid w:val="00826C47"/>
    <w:rsid w:val="00830223"/>
    <w:rsid w:val="00830D6B"/>
    <w:rsid w:val="00831F76"/>
    <w:rsid w:val="008326AE"/>
    <w:rsid w:val="00832B7C"/>
    <w:rsid w:val="00833EA3"/>
    <w:rsid w:val="0083607F"/>
    <w:rsid w:val="00840AAF"/>
    <w:rsid w:val="00842734"/>
    <w:rsid w:val="008460CF"/>
    <w:rsid w:val="00850690"/>
    <w:rsid w:val="00854033"/>
    <w:rsid w:val="0085444D"/>
    <w:rsid w:val="0086060B"/>
    <w:rsid w:val="00860B22"/>
    <w:rsid w:val="0086113D"/>
    <w:rsid w:val="008613DD"/>
    <w:rsid w:val="00863322"/>
    <w:rsid w:val="00863FF6"/>
    <w:rsid w:val="00864980"/>
    <w:rsid w:val="00865C1F"/>
    <w:rsid w:val="00865D9F"/>
    <w:rsid w:val="00866FAB"/>
    <w:rsid w:val="0086711C"/>
    <w:rsid w:val="00867855"/>
    <w:rsid w:val="00872C49"/>
    <w:rsid w:val="00873C88"/>
    <w:rsid w:val="00877074"/>
    <w:rsid w:val="00883403"/>
    <w:rsid w:val="00883449"/>
    <w:rsid w:val="00887380"/>
    <w:rsid w:val="0088767B"/>
    <w:rsid w:val="00891447"/>
    <w:rsid w:val="00893829"/>
    <w:rsid w:val="00893BD4"/>
    <w:rsid w:val="00894371"/>
    <w:rsid w:val="00895261"/>
    <w:rsid w:val="00897284"/>
    <w:rsid w:val="008A0B6A"/>
    <w:rsid w:val="008A139B"/>
    <w:rsid w:val="008A2CB3"/>
    <w:rsid w:val="008A2EEB"/>
    <w:rsid w:val="008A359C"/>
    <w:rsid w:val="008A3BDC"/>
    <w:rsid w:val="008A4C5D"/>
    <w:rsid w:val="008B1810"/>
    <w:rsid w:val="008B1CF3"/>
    <w:rsid w:val="008B2C60"/>
    <w:rsid w:val="008B4C85"/>
    <w:rsid w:val="008B53E5"/>
    <w:rsid w:val="008B5A97"/>
    <w:rsid w:val="008B5D48"/>
    <w:rsid w:val="008B5ED5"/>
    <w:rsid w:val="008B61AB"/>
    <w:rsid w:val="008B6ACF"/>
    <w:rsid w:val="008B7344"/>
    <w:rsid w:val="008C093E"/>
    <w:rsid w:val="008C2277"/>
    <w:rsid w:val="008C257B"/>
    <w:rsid w:val="008C4153"/>
    <w:rsid w:val="008C5234"/>
    <w:rsid w:val="008C5AD0"/>
    <w:rsid w:val="008C5BD8"/>
    <w:rsid w:val="008C7BF5"/>
    <w:rsid w:val="008D1407"/>
    <w:rsid w:val="008D14A1"/>
    <w:rsid w:val="008D15B5"/>
    <w:rsid w:val="008D15D1"/>
    <w:rsid w:val="008D1ECC"/>
    <w:rsid w:val="008D2010"/>
    <w:rsid w:val="008D21E7"/>
    <w:rsid w:val="008D59C2"/>
    <w:rsid w:val="008D5A66"/>
    <w:rsid w:val="008D5BB6"/>
    <w:rsid w:val="008E0737"/>
    <w:rsid w:val="008E24E8"/>
    <w:rsid w:val="008E2BC5"/>
    <w:rsid w:val="008E4F73"/>
    <w:rsid w:val="008E6680"/>
    <w:rsid w:val="008E6A81"/>
    <w:rsid w:val="008F1E87"/>
    <w:rsid w:val="008F31B6"/>
    <w:rsid w:val="008F4380"/>
    <w:rsid w:val="008F6943"/>
    <w:rsid w:val="008F6A84"/>
    <w:rsid w:val="008F70D2"/>
    <w:rsid w:val="008F7A74"/>
    <w:rsid w:val="00902918"/>
    <w:rsid w:val="00902AF9"/>
    <w:rsid w:val="00905E0A"/>
    <w:rsid w:val="009079F2"/>
    <w:rsid w:val="00907B20"/>
    <w:rsid w:val="00914A2D"/>
    <w:rsid w:val="00915216"/>
    <w:rsid w:val="00924D00"/>
    <w:rsid w:val="009264F4"/>
    <w:rsid w:val="00926EBE"/>
    <w:rsid w:val="00927C54"/>
    <w:rsid w:val="0093071E"/>
    <w:rsid w:val="00931C24"/>
    <w:rsid w:val="00933E84"/>
    <w:rsid w:val="00934115"/>
    <w:rsid w:val="0093624B"/>
    <w:rsid w:val="009373C2"/>
    <w:rsid w:val="009402B0"/>
    <w:rsid w:val="00940F4E"/>
    <w:rsid w:val="00943A18"/>
    <w:rsid w:val="00944A9D"/>
    <w:rsid w:val="00947582"/>
    <w:rsid w:val="0095372F"/>
    <w:rsid w:val="00954019"/>
    <w:rsid w:val="0095724C"/>
    <w:rsid w:val="00960F51"/>
    <w:rsid w:val="00961542"/>
    <w:rsid w:val="0096273F"/>
    <w:rsid w:val="0097158F"/>
    <w:rsid w:val="00971731"/>
    <w:rsid w:val="00971D05"/>
    <w:rsid w:val="00973906"/>
    <w:rsid w:val="00976590"/>
    <w:rsid w:val="00977032"/>
    <w:rsid w:val="00980918"/>
    <w:rsid w:val="00980CF2"/>
    <w:rsid w:val="009815DF"/>
    <w:rsid w:val="009834EB"/>
    <w:rsid w:val="00985A0E"/>
    <w:rsid w:val="0098744E"/>
    <w:rsid w:val="009875A7"/>
    <w:rsid w:val="00991897"/>
    <w:rsid w:val="009927C7"/>
    <w:rsid w:val="009933FF"/>
    <w:rsid w:val="009954FE"/>
    <w:rsid w:val="00995867"/>
    <w:rsid w:val="00995BE5"/>
    <w:rsid w:val="009978AE"/>
    <w:rsid w:val="00997909"/>
    <w:rsid w:val="00997B99"/>
    <w:rsid w:val="009A0235"/>
    <w:rsid w:val="009A0500"/>
    <w:rsid w:val="009A15C0"/>
    <w:rsid w:val="009A2A23"/>
    <w:rsid w:val="009A3F63"/>
    <w:rsid w:val="009A4525"/>
    <w:rsid w:val="009A45B3"/>
    <w:rsid w:val="009A532D"/>
    <w:rsid w:val="009A5EB7"/>
    <w:rsid w:val="009A7690"/>
    <w:rsid w:val="009A7FAB"/>
    <w:rsid w:val="009B04CF"/>
    <w:rsid w:val="009B1666"/>
    <w:rsid w:val="009B1CBB"/>
    <w:rsid w:val="009B38F2"/>
    <w:rsid w:val="009B3F16"/>
    <w:rsid w:val="009B5D9A"/>
    <w:rsid w:val="009B625D"/>
    <w:rsid w:val="009B6832"/>
    <w:rsid w:val="009B7960"/>
    <w:rsid w:val="009C0281"/>
    <w:rsid w:val="009C0EC3"/>
    <w:rsid w:val="009C12DF"/>
    <w:rsid w:val="009C1792"/>
    <w:rsid w:val="009C2698"/>
    <w:rsid w:val="009C2A67"/>
    <w:rsid w:val="009C4A1F"/>
    <w:rsid w:val="009C5CBC"/>
    <w:rsid w:val="009C5EF2"/>
    <w:rsid w:val="009C6EC9"/>
    <w:rsid w:val="009C718F"/>
    <w:rsid w:val="009C756F"/>
    <w:rsid w:val="009C7BC8"/>
    <w:rsid w:val="009D1D56"/>
    <w:rsid w:val="009D33CF"/>
    <w:rsid w:val="009D4F60"/>
    <w:rsid w:val="009D521D"/>
    <w:rsid w:val="009E098C"/>
    <w:rsid w:val="009E1EFA"/>
    <w:rsid w:val="009E3966"/>
    <w:rsid w:val="009E5526"/>
    <w:rsid w:val="009E5C6E"/>
    <w:rsid w:val="009E6216"/>
    <w:rsid w:val="009F05C0"/>
    <w:rsid w:val="009F3995"/>
    <w:rsid w:val="009F3EB2"/>
    <w:rsid w:val="009F46EA"/>
    <w:rsid w:val="009F5E5C"/>
    <w:rsid w:val="009F5F8B"/>
    <w:rsid w:val="009F6769"/>
    <w:rsid w:val="009F7D7D"/>
    <w:rsid w:val="00A0146C"/>
    <w:rsid w:val="00A01571"/>
    <w:rsid w:val="00A02508"/>
    <w:rsid w:val="00A02750"/>
    <w:rsid w:val="00A041B1"/>
    <w:rsid w:val="00A076B3"/>
    <w:rsid w:val="00A100F6"/>
    <w:rsid w:val="00A10165"/>
    <w:rsid w:val="00A10365"/>
    <w:rsid w:val="00A11341"/>
    <w:rsid w:val="00A116DE"/>
    <w:rsid w:val="00A14875"/>
    <w:rsid w:val="00A1624B"/>
    <w:rsid w:val="00A20D1C"/>
    <w:rsid w:val="00A215DA"/>
    <w:rsid w:val="00A3019E"/>
    <w:rsid w:val="00A30458"/>
    <w:rsid w:val="00A3060D"/>
    <w:rsid w:val="00A3411C"/>
    <w:rsid w:val="00A35350"/>
    <w:rsid w:val="00A35C6E"/>
    <w:rsid w:val="00A4077D"/>
    <w:rsid w:val="00A417AD"/>
    <w:rsid w:val="00A42893"/>
    <w:rsid w:val="00A42DD6"/>
    <w:rsid w:val="00A431A2"/>
    <w:rsid w:val="00A5251A"/>
    <w:rsid w:val="00A533DF"/>
    <w:rsid w:val="00A60CBE"/>
    <w:rsid w:val="00A61B8A"/>
    <w:rsid w:val="00A623F1"/>
    <w:rsid w:val="00A62578"/>
    <w:rsid w:val="00A6338A"/>
    <w:rsid w:val="00A64339"/>
    <w:rsid w:val="00A64C68"/>
    <w:rsid w:val="00A65E26"/>
    <w:rsid w:val="00A6647A"/>
    <w:rsid w:val="00A666AC"/>
    <w:rsid w:val="00A673DF"/>
    <w:rsid w:val="00A67EB5"/>
    <w:rsid w:val="00A70405"/>
    <w:rsid w:val="00A70FF7"/>
    <w:rsid w:val="00A719D9"/>
    <w:rsid w:val="00A72653"/>
    <w:rsid w:val="00A728DC"/>
    <w:rsid w:val="00A74D77"/>
    <w:rsid w:val="00A77B58"/>
    <w:rsid w:val="00A81788"/>
    <w:rsid w:val="00A83179"/>
    <w:rsid w:val="00A85598"/>
    <w:rsid w:val="00A8613E"/>
    <w:rsid w:val="00A90283"/>
    <w:rsid w:val="00A90F77"/>
    <w:rsid w:val="00A91094"/>
    <w:rsid w:val="00A9127C"/>
    <w:rsid w:val="00A912D0"/>
    <w:rsid w:val="00A93CC2"/>
    <w:rsid w:val="00A94C27"/>
    <w:rsid w:val="00A97B9D"/>
    <w:rsid w:val="00AA1FB1"/>
    <w:rsid w:val="00AA64B4"/>
    <w:rsid w:val="00AA6D45"/>
    <w:rsid w:val="00AA7046"/>
    <w:rsid w:val="00AA75B2"/>
    <w:rsid w:val="00AB0A01"/>
    <w:rsid w:val="00AB219A"/>
    <w:rsid w:val="00AB2C8A"/>
    <w:rsid w:val="00AB2DD0"/>
    <w:rsid w:val="00AB2F1E"/>
    <w:rsid w:val="00AB30B1"/>
    <w:rsid w:val="00AB3475"/>
    <w:rsid w:val="00AB598C"/>
    <w:rsid w:val="00AB732E"/>
    <w:rsid w:val="00AC0958"/>
    <w:rsid w:val="00AC3B0F"/>
    <w:rsid w:val="00AC7778"/>
    <w:rsid w:val="00AC7A52"/>
    <w:rsid w:val="00AD201D"/>
    <w:rsid w:val="00AD39DF"/>
    <w:rsid w:val="00AD4154"/>
    <w:rsid w:val="00AD4D10"/>
    <w:rsid w:val="00AD5777"/>
    <w:rsid w:val="00AD5A8C"/>
    <w:rsid w:val="00AD669E"/>
    <w:rsid w:val="00AD6D7C"/>
    <w:rsid w:val="00AD78C5"/>
    <w:rsid w:val="00AE01D0"/>
    <w:rsid w:val="00AE21AD"/>
    <w:rsid w:val="00AE347C"/>
    <w:rsid w:val="00AE3646"/>
    <w:rsid w:val="00AE438B"/>
    <w:rsid w:val="00AE6B5F"/>
    <w:rsid w:val="00AF149F"/>
    <w:rsid w:val="00AF304F"/>
    <w:rsid w:val="00AF453A"/>
    <w:rsid w:val="00AF494A"/>
    <w:rsid w:val="00AF521E"/>
    <w:rsid w:val="00AF567D"/>
    <w:rsid w:val="00B00AB5"/>
    <w:rsid w:val="00B019AB"/>
    <w:rsid w:val="00B05E2D"/>
    <w:rsid w:val="00B10E85"/>
    <w:rsid w:val="00B11808"/>
    <w:rsid w:val="00B11E36"/>
    <w:rsid w:val="00B11FDE"/>
    <w:rsid w:val="00B14910"/>
    <w:rsid w:val="00B153C3"/>
    <w:rsid w:val="00B1734A"/>
    <w:rsid w:val="00B2103E"/>
    <w:rsid w:val="00B21901"/>
    <w:rsid w:val="00B21B74"/>
    <w:rsid w:val="00B21D80"/>
    <w:rsid w:val="00B22363"/>
    <w:rsid w:val="00B238FC"/>
    <w:rsid w:val="00B265F8"/>
    <w:rsid w:val="00B27AB9"/>
    <w:rsid w:val="00B30962"/>
    <w:rsid w:val="00B31ACC"/>
    <w:rsid w:val="00B32D12"/>
    <w:rsid w:val="00B37F0A"/>
    <w:rsid w:val="00B41677"/>
    <w:rsid w:val="00B50287"/>
    <w:rsid w:val="00B52B2D"/>
    <w:rsid w:val="00B52BF7"/>
    <w:rsid w:val="00B52C07"/>
    <w:rsid w:val="00B52F83"/>
    <w:rsid w:val="00B53392"/>
    <w:rsid w:val="00B537AA"/>
    <w:rsid w:val="00B5424B"/>
    <w:rsid w:val="00B54E62"/>
    <w:rsid w:val="00B57CEF"/>
    <w:rsid w:val="00B61764"/>
    <w:rsid w:val="00B61C38"/>
    <w:rsid w:val="00B61DE3"/>
    <w:rsid w:val="00B62AA3"/>
    <w:rsid w:val="00B62C10"/>
    <w:rsid w:val="00B63248"/>
    <w:rsid w:val="00B63762"/>
    <w:rsid w:val="00B66539"/>
    <w:rsid w:val="00B671D6"/>
    <w:rsid w:val="00B722D1"/>
    <w:rsid w:val="00B75C81"/>
    <w:rsid w:val="00B77880"/>
    <w:rsid w:val="00B809F4"/>
    <w:rsid w:val="00B81BCA"/>
    <w:rsid w:val="00B829C6"/>
    <w:rsid w:val="00B841C7"/>
    <w:rsid w:val="00B85C54"/>
    <w:rsid w:val="00B872B8"/>
    <w:rsid w:val="00B87E99"/>
    <w:rsid w:val="00B90B00"/>
    <w:rsid w:val="00B93169"/>
    <w:rsid w:val="00B93E88"/>
    <w:rsid w:val="00B9454D"/>
    <w:rsid w:val="00B94FE4"/>
    <w:rsid w:val="00BA2952"/>
    <w:rsid w:val="00BA2EA7"/>
    <w:rsid w:val="00BA50A9"/>
    <w:rsid w:val="00BA694C"/>
    <w:rsid w:val="00BA74B8"/>
    <w:rsid w:val="00BB0250"/>
    <w:rsid w:val="00BB0910"/>
    <w:rsid w:val="00BB0D24"/>
    <w:rsid w:val="00BB1812"/>
    <w:rsid w:val="00BB1DA4"/>
    <w:rsid w:val="00BB2444"/>
    <w:rsid w:val="00BB3598"/>
    <w:rsid w:val="00BB501C"/>
    <w:rsid w:val="00BB561C"/>
    <w:rsid w:val="00BB598E"/>
    <w:rsid w:val="00BB5FFC"/>
    <w:rsid w:val="00BB639A"/>
    <w:rsid w:val="00BC0624"/>
    <w:rsid w:val="00BC080F"/>
    <w:rsid w:val="00BC0BFE"/>
    <w:rsid w:val="00BC1FA1"/>
    <w:rsid w:val="00BC79FF"/>
    <w:rsid w:val="00BD1453"/>
    <w:rsid w:val="00BD1BC2"/>
    <w:rsid w:val="00BD3FC2"/>
    <w:rsid w:val="00BD6E65"/>
    <w:rsid w:val="00BE35F1"/>
    <w:rsid w:val="00BE3CEF"/>
    <w:rsid w:val="00BE3EC3"/>
    <w:rsid w:val="00BE4417"/>
    <w:rsid w:val="00BE4E7E"/>
    <w:rsid w:val="00BE674B"/>
    <w:rsid w:val="00BE6DAD"/>
    <w:rsid w:val="00BF1282"/>
    <w:rsid w:val="00BF1414"/>
    <w:rsid w:val="00BF39AB"/>
    <w:rsid w:val="00BF580B"/>
    <w:rsid w:val="00BF66AF"/>
    <w:rsid w:val="00BF6854"/>
    <w:rsid w:val="00C01A20"/>
    <w:rsid w:val="00C01FCF"/>
    <w:rsid w:val="00C056E6"/>
    <w:rsid w:val="00C0580E"/>
    <w:rsid w:val="00C06C23"/>
    <w:rsid w:val="00C114C3"/>
    <w:rsid w:val="00C12A74"/>
    <w:rsid w:val="00C13CE6"/>
    <w:rsid w:val="00C16276"/>
    <w:rsid w:val="00C16656"/>
    <w:rsid w:val="00C17339"/>
    <w:rsid w:val="00C21C72"/>
    <w:rsid w:val="00C246E0"/>
    <w:rsid w:val="00C24912"/>
    <w:rsid w:val="00C26588"/>
    <w:rsid w:val="00C26CE8"/>
    <w:rsid w:val="00C27136"/>
    <w:rsid w:val="00C3004D"/>
    <w:rsid w:val="00C31E1A"/>
    <w:rsid w:val="00C32CC9"/>
    <w:rsid w:val="00C3330D"/>
    <w:rsid w:val="00C3376A"/>
    <w:rsid w:val="00C338AC"/>
    <w:rsid w:val="00C35B75"/>
    <w:rsid w:val="00C36F65"/>
    <w:rsid w:val="00C36FF2"/>
    <w:rsid w:val="00C37F39"/>
    <w:rsid w:val="00C4271F"/>
    <w:rsid w:val="00C43449"/>
    <w:rsid w:val="00C451F7"/>
    <w:rsid w:val="00C5117C"/>
    <w:rsid w:val="00C51C5F"/>
    <w:rsid w:val="00C5312A"/>
    <w:rsid w:val="00C53497"/>
    <w:rsid w:val="00C53A2A"/>
    <w:rsid w:val="00C54947"/>
    <w:rsid w:val="00C54AD0"/>
    <w:rsid w:val="00C553C7"/>
    <w:rsid w:val="00C6062A"/>
    <w:rsid w:val="00C6116D"/>
    <w:rsid w:val="00C615EB"/>
    <w:rsid w:val="00C6333E"/>
    <w:rsid w:val="00C639C8"/>
    <w:rsid w:val="00C7226F"/>
    <w:rsid w:val="00C7352A"/>
    <w:rsid w:val="00C7382B"/>
    <w:rsid w:val="00C76E38"/>
    <w:rsid w:val="00C76EB3"/>
    <w:rsid w:val="00C77DD7"/>
    <w:rsid w:val="00C801AE"/>
    <w:rsid w:val="00C805CF"/>
    <w:rsid w:val="00C825E1"/>
    <w:rsid w:val="00C826CF"/>
    <w:rsid w:val="00C83B96"/>
    <w:rsid w:val="00C85C34"/>
    <w:rsid w:val="00C85EC6"/>
    <w:rsid w:val="00C871A4"/>
    <w:rsid w:val="00C907C3"/>
    <w:rsid w:val="00C909D4"/>
    <w:rsid w:val="00C91410"/>
    <w:rsid w:val="00C9358D"/>
    <w:rsid w:val="00C93887"/>
    <w:rsid w:val="00C96045"/>
    <w:rsid w:val="00C9708E"/>
    <w:rsid w:val="00CA2522"/>
    <w:rsid w:val="00CA591E"/>
    <w:rsid w:val="00CA628D"/>
    <w:rsid w:val="00CA73F4"/>
    <w:rsid w:val="00CB063F"/>
    <w:rsid w:val="00CB1742"/>
    <w:rsid w:val="00CB50ED"/>
    <w:rsid w:val="00CB60A4"/>
    <w:rsid w:val="00CB6DE1"/>
    <w:rsid w:val="00CC0FFC"/>
    <w:rsid w:val="00CC47CB"/>
    <w:rsid w:val="00CC4D6A"/>
    <w:rsid w:val="00CD0E81"/>
    <w:rsid w:val="00CD0E8D"/>
    <w:rsid w:val="00CD1E75"/>
    <w:rsid w:val="00CD455A"/>
    <w:rsid w:val="00CD5EAA"/>
    <w:rsid w:val="00CD613B"/>
    <w:rsid w:val="00CD6C28"/>
    <w:rsid w:val="00CD76FD"/>
    <w:rsid w:val="00CE0525"/>
    <w:rsid w:val="00CE306C"/>
    <w:rsid w:val="00CE38C2"/>
    <w:rsid w:val="00CE5A3C"/>
    <w:rsid w:val="00CF1EC8"/>
    <w:rsid w:val="00CF2347"/>
    <w:rsid w:val="00CF3F11"/>
    <w:rsid w:val="00CF596D"/>
    <w:rsid w:val="00CF773F"/>
    <w:rsid w:val="00D00EFB"/>
    <w:rsid w:val="00D04B0B"/>
    <w:rsid w:val="00D04E22"/>
    <w:rsid w:val="00D067BE"/>
    <w:rsid w:val="00D070DB"/>
    <w:rsid w:val="00D122BA"/>
    <w:rsid w:val="00D124BC"/>
    <w:rsid w:val="00D1314B"/>
    <w:rsid w:val="00D13324"/>
    <w:rsid w:val="00D146C0"/>
    <w:rsid w:val="00D14BB9"/>
    <w:rsid w:val="00D15EB8"/>
    <w:rsid w:val="00D2032B"/>
    <w:rsid w:val="00D2407D"/>
    <w:rsid w:val="00D24A90"/>
    <w:rsid w:val="00D265DB"/>
    <w:rsid w:val="00D304E2"/>
    <w:rsid w:val="00D314AB"/>
    <w:rsid w:val="00D31729"/>
    <w:rsid w:val="00D31EE1"/>
    <w:rsid w:val="00D374A9"/>
    <w:rsid w:val="00D37CFD"/>
    <w:rsid w:val="00D409F6"/>
    <w:rsid w:val="00D42357"/>
    <w:rsid w:val="00D43ADE"/>
    <w:rsid w:val="00D50D6B"/>
    <w:rsid w:val="00D5114D"/>
    <w:rsid w:val="00D51AEC"/>
    <w:rsid w:val="00D560D8"/>
    <w:rsid w:val="00D56C25"/>
    <w:rsid w:val="00D6073C"/>
    <w:rsid w:val="00D629F6"/>
    <w:rsid w:val="00D62FCC"/>
    <w:rsid w:val="00D63C25"/>
    <w:rsid w:val="00D66872"/>
    <w:rsid w:val="00D66B1A"/>
    <w:rsid w:val="00D67B09"/>
    <w:rsid w:val="00D67F28"/>
    <w:rsid w:val="00D709D1"/>
    <w:rsid w:val="00D70EF1"/>
    <w:rsid w:val="00D72C55"/>
    <w:rsid w:val="00D736A8"/>
    <w:rsid w:val="00D7690B"/>
    <w:rsid w:val="00D76E11"/>
    <w:rsid w:val="00D77915"/>
    <w:rsid w:val="00D7798D"/>
    <w:rsid w:val="00D823A1"/>
    <w:rsid w:val="00D828FC"/>
    <w:rsid w:val="00D834A4"/>
    <w:rsid w:val="00D857E2"/>
    <w:rsid w:val="00D86409"/>
    <w:rsid w:val="00D86806"/>
    <w:rsid w:val="00D90098"/>
    <w:rsid w:val="00D90F3B"/>
    <w:rsid w:val="00D91047"/>
    <w:rsid w:val="00D916AD"/>
    <w:rsid w:val="00D91886"/>
    <w:rsid w:val="00D92483"/>
    <w:rsid w:val="00D92629"/>
    <w:rsid w:val="00D92E5D"/>
    <w:rsid w:val="00D93923"/>
    <w:rsid w:val="00D971E6"/>
    <w:rsid w:val="00DA2691"/>
    <w:rsid w:val="00DA2DDD"/>
    <w:rsid w:val="00DA2E4C"/>
    <w:rsid w:val="00DA36A8"/>
    <w:rsid w:val="00DA574C"/>
    <w:rsid w:val="00DB028F"/>
    <w:rsid w:val="00DB0F5B"/>
    <w:rsid w:val="00DB1833"/>
    <w:rsid w:val="00DB1B53"/>
    <w:rsid w:val="00DB33AC"/>
    <w:rsid w:val="00DB45FC"/>
    <w:rsid w:val="00DB4E04"/>
    <w:rsid w:val="00DB5137"/>
    <w:rsid w:val="00DB6C27"/>
    <w:rsid w:val="00DB6E1C"/>
    <w:rsid w:val="00DB74E8"/>
    <w:rsid w:val="00DC0C19"/>
    <w:rsid w:val="00DC1B10"/>
    <w:rsid w:val="00DC6A8F"/>
    <w:rsid w:val="00DD00B1"/>
    <w:rsid w:val="00DD07AC"/>
    <w:rsid w:val="00DD3F3B"/>
    <w:rsid w:val="00DD62D0"/>
    <w:rsid w:val="00DD656B"/>
    <w:rsid w:val="00DD67C2"/>
    <w:rsid w:val="00DD7042"/>
    <w:rsid w:val="00DE0A98"/>
    <w:rsid w:val="00DE2738"/>
    <w:rsid w:val="00DE475D"/>
    <w:rsid w:val="00DE4F11"/>
    <w:rsid w:val="00DE5803"/>
    <w:rsid w:val="00DE71B2"/>
    <w:rsid w:val="00DE722D"/>
    <w:rsid w:val="00DE759C"/>
    <w:rsid w:val="00DF1502"/>
    <w:rsid w:val="00DF27FE"/>
    <w:rsid w:val="00DF4CF1"/>
    <w:rsid w:val="00DF64E6"/>
    <w:rsid w:val="00E00933"/>
    <w:rsid w:val="00E013E1"/>
    <w:rsid w:val="00E01F12"/>
    <w:rsid w:val="00E01F2F"/>
    <w:rsid w:val="00E02A34"/>
    <w:rsid w:val="00E036CE"/>
    <w:rsid w:val="00E03C4E"/>
    <w:rsid w:val="00E06A0E"/>
    <w:rsid w:val="00E071DB"/>
    <w:rsid w:val="00E07B18"/>
    <w:rsid w:val="00E07B30"/>
    <w:rsid w:val="00E07F96"/>
    <w:rsid w:val="00E1029F"/>
    <w:rsid w:val="00E106BE"/>
    <w:rsid w:val="00E1090E"/>
    <w:rsid w:val="00E1193F"/>
    <w:rsid w:val="00E11AEF"/>
    <w:rsid w:val="00E1407E"/>
    <w:rsid w:val="00E14860"/>
    <w:rsid w:val="00E14C62"/>
    <w:rsid w:val="00E1531B"/>
    <w:rsid w:val="00E15C99"/>
    <w:rsid w:val="00E16639"/>
    <w:rsid w:val="00E167C9"/>
    <w:rsid w:val="00E203ED"/>
    <w:rsid w:val="00E24994"/>
    <w:rsid w:val="00E24C90"/>
    <w:rsid w:val="00E267C2"/>
    <w:rsid w:val="00E2703A"/>
    <w:rsid w:val="00E276B9"/>
    <w:rsid w:val="00E2784A"/>
    <w:rsid w:val="00E27AFE"/>
    <w:rsid w:val="00E30835"/>
    <w:rsid w:val="00E30EA9"/>
    <w:rsid w:val="00E31065"/>
    <w:rsid w:val="00E34CD2"/>
    <w:rsid w:val="00E359B9"/>
    <w:rsid w:val="00E35E3F"/>
    <w:rsid w:val="00E36C93"/>
    <w:rsid w:val="00E41CD6"/>
    <w:rsid w:val="00E43712"/>
    <w:rsid w:val="00E43BA1"/>
    <w:rsid w:val="00E44963"/>
    <w:rsid w:val="00E46D17"/>
    <w:rsid w:val="00E5085E"/>
    <w:rsid w:val="00E51062"/>
    <w:rsid w:val="00E517DF"/>
    <w:rsid w:val="00E520CA"/>
    <w:rsid w:val="00E52CEA"/>
    <w:rsid w:val="00E542E0"/>
    <w:rsid w:val="00E54E22"/>
    <w:rsid w:val="00E55D81"/>
    <w:rsid w:val="00E56607"/>
    <w:rsid w:val="00E56668"/>
    <w:rsid w:val="00E57081"/>
    <w:rsid w:val="00E57FFB"/>
    <w:rsid w:val="00E609D7"/>
    <w:rsid w:val="00E628F9"/>
    <w:rsid w:val="00E638B7"/>
    <w:rsid w:val="00E655E9"/>
    <w:rsid w:val="00E6642E"/>
    <w:rsid w:val="00E6685A"/>
    <w:rsid w:val="00E66ABD"/>
    <w:rsid w:val="00E67C43"/>
    <w:rsid w:val="00E70F45"/>
    <w:rsid w:val="00E71803"/>
    <w:rsid w:val="00E72637"/>
    <w:rsid w:val="00E739CD"/>
    <w:rsid w:val="00E74D64"/>
    <w:rsid w:val="00E76BB0"/>
    <w:rsid w:val="00E77EBA"/>
    <w:rsid w:val="00E80219"/>
    <w:rsid w:val="00E84D95"/>
    <w:rsid w:val="00E856B0"/>
    <w:rsid w:val="00E9180B"/>
    <w:rsid w:val="00E92130"/>
    <w:rsid w:val="00E92EF0"/>
    <w:rsid w:val="00E934DC"/>
    <w:rsid w:val="00E935E9"/>
    <w:rsid w:val="00E95B50"/>
    <w:rsid w:val="00E95CB1"/>
    <w:rsid w:val="00EA11BD"/>
    <w:rsid w:val="00EA1B39"/>
    <w:rsid w:val="00EA278D"/>
    <w:rsid w:val="00EA29FD"/>
    <w:rsid w:val="00EA5603"/>
    <w:rsid w:val="00EB1764"/>
    <w:rsid w:val="00EB5EF9"/>
    <w:rsid w:val="00EB7D0F"/>
    <w:rsid w:val="00EC04FA"/>
    <w:rsid w:val="00EC0870"/>
    <w:rsid w:val="00EC36C8"/>
    <w:rsid w:val="00EC4666"/>
    <w:rsid w:val="00EC6EAF"/>
    <w:rsid w:val="00ED0768"/>
    <w:rsid w:val="00ED0A7C"/>
    <w:rsid w:val="00ED1CF7"/>
    <w:rsid w:val="00ED2DD8"/>
    <w:rsid w:val="00ED4ED7"/>
    <w:rsid w:val="00ED4F4F"/>
    <w:rsid w:val="00EE1A8A"/>
    <w:rsid w:val="00EE363E"/>
    <w:rsid w:val="00EE3E3F"/>
    <w:rsid w:val="00EF0F1E"/>
    <w:rsid w:val="00EF2FF0"/>
    <w:rsid w:val="00EF3C88"/>
    <w:rsid w:val="00EF3DD6"/>
    <w:rsid w:val="00EF6DC2"/>
    <w:rsid w:val="00EF7F96"/>
    <w:rsid w:val="00F00C61"/>
    <w:rsid w:val="00F01598"/>
    <w:rsid w:val="00F03F62"/>
    <w:rsid w:val="00F04987"/>
    <w:rsid w:val="00F05963"/>
    <w:rsid w:val="00F0684C"/>
    <w:rsid w:val="00F07A41"/>
    <w:rsid w:val="00F10C0A"/>
    <w:rsid w:val="00F12014"/>
    <w:rsid w:val="00F121DD"/>
    <w:rsid w:val="00F12AC6"/>
    <w:rsid w:val="00F138F8"/>
    <w:rsid w:val="00F14CF4"/>
    <w:rsid w:val="00F1532D"/>
    <w:rsid w:val="00F164E9"/>
    <w:rsid w:val="00F17674"/>
    <w:rsid w:val="00F20F71"/>
    <w:rsid w:val="00F22D62"/>
    <w:rsid w:val="00F26B5A"/>
    <w:rsid w:val="00F27648"/>
    <w:rsid w:val="00F27FB9"/>
    <w:rsid w:val="00F30025"/>
    <w:rsid w:val="00F30848"/>
    <w:rsid w:val="00F31043"/>
    <w:rsid w:val="00F32AAC"/>
    <w:rsid w:val="00F331EA"/>
    <w:rsid w:val="00F341F8"/>
    <w:rsid w:val="00F34A4B"/>
    <w:rsid w:val="00F40C63"/>
    <w:rsid w:val="00F41280"/>
    <w:rsid w:val="00F41EBB"/>
    <w:rsid w:val="00F42AA3"/>
    <w:rsid w:val="00F42AD0"/>
    <w:rsid w:val="00F455C3"/>
    <w:rsid w:val="00F46B57"/>
    <w:rsid w:val="00F47CC8"/>
    <w:rsid w:val="00F47D04"/>
    <w:rsid w:val="00F50F67"/>
    <w:rsid w:val="00F516E0"/>
    <w:rsid w:val="00F527D5"/>
    <w:rsid w:val="00F52A13"/>
    <w:rsid w:val="00F530C6"/>
    <w:rsid w:val="00F55EBC"/>
    <w:rsid w:val="00F5631E"/>
    <w:rsid w:val="00F5719C"/>
    <w:rsid w:val="00F573E5"/>
    <w:rsid w:val="00F57510"/>
    <w:rsid w:val="00F5788E"/>
    <w:rsid w:val="00F57D4F"/>
    <w:rsid w:val="00F57DD9"/>
    <w:rsid w:val="00F60187"/>
    <w:rsid w:val="00F603A1"/>
    <w:rsid w:val="00F61C25"/>
    <w:rsid w:val="00F62069"/>
    <w:rsid w:val="00F6354E"/>
    <w:rsid w:val="00F63C96"/>
    <w:rsid w:val="00F64FEA"/>
    <w:rsid w:val="00F6551E"/>
    <w:rsid w:val="00F75D97"/>
    <w:rsid w:val="00F76EB9"/>
    <w:rsid w:val="00F76F52"/>
    <w:rsid w:val="00F7741F"/>
    <w:rsid w:val="00F815F9"/>
    <w:rsid w:val="00F82A2F"/>
    <w:rsid w:val="00F82B19"/>
    <w:rsid w:val="00F83E5D"/>
    <w:rsid w:val="00F860DB"/>
    <w:rsid w:val="00F86B21"/>
    <w:rsid w:val="00F94F89"/>
    <w:rsid w:val="00F952C2"/>
    <w:rsid w:val="00F95D73"/>
    <w:rsid w:val="00F97041"/>
    <w:rsid w:val="00F97AA5"/>
    <w:rsid w:val="00FA0D15"/>
    <w:rsid w:val="00FA2926"/>
    <w:rsid w:val="00FA3883"/>
    <w:rsid w:val="00FA3915"/>
    <w:rsid w:val="00FA4C87"/>
    <w:rsid w:val="00FA5A76"/>
    <w:rsid w:val="00FB0890"/>
    <w:rsid w:val="00FB2866"/>
    <w:rsid w:val="00FB44EC"/>
    <w:rsid w:val="00FB52F4"/>
    <w:rsid w:val="00FB56AF"/>
    <w:rsid w:val="00FB56F3"/>
    <w:rsid w:val="00FB5DD2"/>
    <w:rsid w:val="00FB5E17"/>
    <w:rsid w:val="00FB6BD1"/>
    <w:rsid w:val="00FB6D3F"/>
    <w:rsid w:val="00FB75EA"/>
    <w:rsid w:val="00FC040C"/>
    <w:rsid w:val="00FC0838"/>
    <w:rsid w:val="00FC223D"/>
    <w:rsid w:val="00FC22B3"/>
    <w:rsid w:val="00FC4553"/>
    <w:rsid w:val="00FD3B67"/>
    <w:rsid w:val="00FD595C"/>
    <w:rsid w:val="00FE0913"/>
    <w:rsid w:val="00FE1D07"/>
    <w:rsid w:val="00FE1E71"/>
    <w:rsid w:val="00FE5284"/>
    <w:rsid w:val="00FE737C"/>
    <w:rsid w:val="00FF0CD4"/>
    <w:rsid w:val="00FF216F"/>
    <w:rsid w:val="00FF3341"/>
    <w:rsid w:val="00FF3C59"/>
    <w:rsid w:val="00FF6417"/>
    <w:rsid w:val="00FF6590"/>
    <w:rsid w:val="00FF6AF0"/>
    <w:rsid w:val="00FF6B33"/>
    <w:rsid w:val="00FF6F10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9"/>
    <w:qFormat/>
    <w:rsid w:val="00DB45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basedOn w:val="a"/>
    <w:next w:val="a"/>
    <w:link w:val="30"/>
    <w:qFormat/>
    <w:rsid w:val="00DB45FC"/>
    <w:pPr>
      <w:keepNext/>
      <w:spacing w:before="240" w:after="60"/>
      <w:ind w:firstLine="0"/>
      <w:outlineLvl w:val="2"/>
    </w:pPr>
    <w:rPr>
      <w:rFonts w:ascii="Cambria" w:eastAsia="Calibri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DB45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DB45FC"/>
    <w:rPr>
      <w:rFonts w:ascii="Cambria" w:eastAsia="Calibri" w:hAnsi="Cambria" w:cs="Times New Roman"/>
      <w:b/>
      <w:bCs/>
      <w:sz w:val="26"/>
      <w:szCs w:val="26"/>
      <w:lang w:eastAsia="ru-RU"/>
    </w:rPr>
  </w:style>
  <w:style w:type="paragraph" w:customStyle="1" w:styleId="a8">
    <w:name w:val="Нормальный (таблица)"/>
    <w:basedOn w:val="a"/>
    <w:next w:val="a"/>
    <w:rsid w:val="00DB45FC"/>
    <w:pPr>
      <w:widowControl w:val="0"/>
      <w:autoSpaceDE w:val="0"/>
      <w:autoSpaceDN w:val="0"/>
      <w:adjustRightInd w:val="0"/>
      <w:ind w:firstLine="0"/>
      <w:jc w:val="both"/>
    </w:pPr>
    <w:rPr>
      <w:rFonts w:ascii="Arial" w:eastAsia="Calibri" w:hAnsi="Arial" w:cs="Times New Roman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DB45FC"/>
    <w:rPr>
      <w:b w:val="0"/>
      <w:bCs w:val="0"/>
      <w:color w:val="106BBE"/>
    </w:rPr>
  </w:style>
  <w:style w:type="paragraph" w:customStyle="1" w:styleId="aa">
    <w:name w:val="Прижатый влево"/>
    <w:basedOn w:val="a"/>
    <w:next w:val="a"/>
    <w:uiPriority w:val="99"/>
    <w:rsid w:val="00DB45FC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styleId="ab">
    <w:name w:val="Table Grid"/>
    <w:basedOn w:val="a1"/>
    <w:uiPriority w:val="99"/>
    <w:rsid w:val="00DB45FC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paragraph" w:customStyle="1" w:styleId="ac">
    <w:name w:val="табл"/>
    <w:basedOn w:val="a"/>
    <w:rsid w:val="00DB45FC"/>
    <w:pPr>
      <w:widowControl w:val="0"/>
      <w:ind w:firstLine="0"/>
    </w:pPr>
    <w:rPr>
      <w:rFonts w:cs="Times New Roman"/>
      <w:szCs w:val="28"/>
      <w:lang w:eastAsia="ru-RU"/>
    </w:rPr>
  </w:style>
  <w:style w:type="paragraph" w:customStyle="1" w:styleId="11">
    <w:name w:val="Обычный1"/>
    <w:basedOn w:val="a"/>
    <w:rsid w:val="00DB45FC"/>
    <w:pPr>
      <w:widowControl w:val="0"/>
      <w:ind w:firstLine="0"/>
      <w:jc w:val="center"/>
    </w:pPr>
    <w:rPr>
      <w:rFonts w:cs="Times New Roman"/>
      <w:szCs w:val="28"/>
      <w:lang w:eastAsia="ru-RU"/>
    </w:rPr>
  </w:style>
  <w:style w:type="table" w:customStyle="1" w:styleId="12">
    <w:name w:val="Сетка таблицы1"/>
    <w:basedOn w:val="a1"/>
    <w:next w:val="ab"/>
    <w:uiPriority w:val="59"/>
    <w:rsid w:val="00DB45FC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b"/>
    <w:uiPriority w:val="59"/>
    <w:rsid w:val="00DB45FC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Абзац списка1"/>
    <w:basedOn w:val="a"/>
    <w:rsid w:val="00DB45FC"/>
    <w:pPr>
      <w:ind w:left="720"/>
      <w:contextualSpacing/>
    </w:pPr>
    <w:rPr>
      <w:rFonts w:eastAsia="Calibri"/>
    </w:rPr>
  </w:style>
  <w:style w:type="paragraph" w:customStyle="1" w:styleId="Heading">
    <w:name w:val="Heading"/>
    <w:uiPriority w:val="99"/>
    <w:rsid w:val="00DB45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lang w:eastAsia="ru-RU"/>
    </w:rPr>
  </w:style>
  <w:style w:type="paragraph" w:customStyle="1" w:styleId="Preformat">
    <w:name w:val="Preformat"/>
    <w:uiPriority w:val="99"/>
    <w:rsid w:val="00DB45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d">
    <w:name w:val="Hyperlink"/>
    <w:uiPriority w:val="99"/>
    <w:rsid w:val="00DB45FC"/>
    <w:rPr>
      <w:rFonts w:ascii="Arial" w:hAnsi="Arial" w:cs="Arial"/>
      <w:i/>
      <w:iCs/>
      <w:sz w:val="18"/>
      <w:szCs w:val="18"/>
    </w:rPr>
  </w:style>
  <w:style w:type="paragraph" w:customStyle="1" w:styleId="Context">
    <w:name w:val="Context"/>
    <w:uiPriority w:val="99"/>
    <w:rsid w:val="00DB45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18"/>
      <w:szCs w:val="18"/>
      <w:lang w:eastAsia="ru-RU"/>
    </w:rPr>
  </w:style>
  <w:style w:type="character" w:customStyle="1" w:styleId="14">
    <w:name w:val="Просмотренная гиперссылка1"/>
    <w:semiHidden/>
    <w:rsid w:val="00DB45FC"/>
    <w:rPr>
      <w:rFonts w:cs="Times New Roman"/>
      <w:color w:val="800080"/>
      <w:u w:val="single"/>
    </w:rPr>
  </w:style>
  <w:style w:type="paragraph" w:customStyle="1" w:styleId="ConsPlusNormal">
    <w:name w:val="ConsPlusNormal"/>
    <w:rsid w:val="00DB45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5">
    <w:name w:val="Текст выноски1"/>
    <w:basedOn w:val="a"/>
    <w:next w:val="ae"/>
    <w:link w:val="af"/>
    <w:semiHidden/>
    <w:rsid w:val="00DB45FC"/>
    <w:pPr>
      <w:ind w:firstLine="0"/>
    </w:pPr>
    <w:rPr>
      <w:rFonts w:ascii="Tahoma" w:hAnsi="Tahoma" w:cs="Times New Roman"/>
      <w:sz w:val="16"/>
      <w:szCs w:val="16"/>
    </w:rPr>
  </w:style>
  <w:style w:type="character" w:customStyle="1" w:styleId="af">
    <w:name w:val="Текст выноски Знак"/>
    <w:link w:val="15"/>
    <w:semiHidden/>
    <w:locked/>
    <w:rsid w:val="00DB45FC"/>
    <w:rPr>
      <w:rFonts w:ascii="Tahoma" w:eastAsia="Times New Roman" w:hAnsi="Tahoma" w:cs="Times New Roman"/>
      <w:sz w:val="16"/>
      <w:szCs w:val="16"/>
    </w:rPr>
  </w:style>
  <w:style w:type="paragraph" w:styleId="af0">
    <w:name w:val="Body Text Indent"/>
    <w:basedOn w:val="a"/>
    <w:link w:val="af1"/>
    <w:rsid w:val="00DB45FC"/>
    <w:pPr>
      <w:ind w:firstLine="708"/>
      <w:jc w:val="both"/>
    </w:pPr>
    <w:rPr>
      <w:rFonts w:eastAsia="Calibri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DB45F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DB45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0">
    <w:name w:val="Сетка таблицы11"/>
    <w:uiPriority w:val="5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uiPriority w:val="99"/>
    <w:semiHidden/>
    <w:rsid w:val="00DB45FC"/>
    <w:pPr>
      <w:spacing w:after="120" w:line="276" w:lineRule="auto"/>
      <w:ind w:firstLine="0"/>
    </w:pPr>
    <w:rPr>
      <w:rFonts w:ascii="Calibri" w:hAnsi="Calibri" w:cs="Times New Roman"/>
      <w:sz w:val="20"/>
      <w:szCs w:val="20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DB45FC"/>
    <w:rPr>
      <w:rFonts w:ascii="Calibri" w:eastAsia="Times New Roman" w:hAnsi="Calibri" w:cs="Times New Roman"/>
      <w:sz w:val="20"/>
      <w:szCs w:val="20"/>
    </w:rPr>
  </w:style>
  <w:style w:type="paragraph" w:styleId="af4">
    <w:name w:val="Body Text First Indent"/>
    <w:basedOn w:val="af2"/>
    <w:link w:val="af5"/>
    <w:uiPriority w:val="99"/>
    <w:rsid w:val="00DB45FC"/>
    <w:pPr>
      <w:spacing w:after="200"/>
      <w:ind w:firstLine="360"/>
    </w:pPr>
  </w:style>
  <w:style w:type="character" w:customStyle="1" w:styleId="af5">
    <w:name w:val="Красная строка Знак"/>
    <w:basedOn w:val="af3"/>
    <w:link w:val="af4"/>
    <w:uiPriority w:val="99"/>
    <w:rsid w:val="00DB45FC"/>
    <w:rPr>
      <w:rFonts w:ascii="Calibri" w:eastAsia="Times New Roman" w:hAnsi="Calibri" w:cs="Times New Roman"/>
      <w:sz w:val="20"/>
      <w:szCs w:val="20"/>
    </w:rPr>
  </w:style>
  <w:style w:type="paragraph" w:customStyle="1" w:styleId="16">
    <w:name w:val="Без интервала1"/>
    <w:rsid w:val="00DB45FC"/>
    <w:pPr>
      <w:spacing w:after="0" w:line="240" w:lineRule="auto"/>
    </w:pPr>
    <w:rPr>
      <w:rFonts w:ascii="Calibri" w:eastAsia="Times New Roman" w:hAnsi="Calibri" w:cs="Times New Roman"/>
    </w:rPr>
  </w:style>
  <w:style w:type="character" w:styleId="af6">
    <w:name w:val="page number"/>
    <w:rsid w:val="00DB45FC"/>
    <w:rPr>
      <w:rFonts w:cs="Times New Roman"/>
    </w:rPr>
  </w:style>
  <w:style w:type="paragraph" w:styleId="af7">
    <w:name w:val="Title"/>
    <w:basedOn w:val="a"/>
    <w:link w:val="af8"/>
    <w:qFormat/>
    <w:rsid w:val="00DB45FC"/>
    <w:pPr>
      <w:ind w:firstLine="0"/>
      <w:jc w:val="center"/>
    </w:pPr>
    <w:rPr>
      <w:rFonts w:eastAsia="Calibri" w:cs="Times New Roman"/>
      <w:b/>
      <w:sz w:val="24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DB45FC"/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B45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9">
    <w:name w:val="Таблицы (моноширинный)"/>
    <w:basedOn w:val="a"/>
    <w:next w:val="a"/>
    <w:rsid w:val="00DB45FC"/>
    <w:pPr>
      <w:widowControl w:val="0"/>
      <w:autoSpaceDE w:val="0"/>
      <w:autoSpaceDN w:val="0"/>
      <w:adjustRightInd w:val="0"/>
      <w:ind w:firstLine="0"/>
      <w:jc w:val="both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afa">
    <w:name w:val="Цветовое выделение"/>
    <w:rsid w:val="00DB45FC"/>
    <w:rPr>
      <w:b/>
      <w:color w:val="000080"/>
    </w:rPr>
  </w:style>
  <w:style w:type="paragraph" w:customStyle="1" w:styleId="xl63">
    <w:name w:val="xl63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B45FC"/>
    <w:pP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B45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B45F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B45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Calibri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B45F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DB45FC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45F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45FC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B45FC"/>
    <w:pP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45FC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45FC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45F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45FC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45F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B45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character" w:styleId="afb">
    <w:name w:val="line number"/>
    <w:uiPriority w:val="99"/>
    <w:semiHidden/>
    <w:rsid w:val="00DB45FC"/>
    <w:rPr>
      <w:rFonts w:cs="Times New Roman"/>
    </w:rPr>
  </w:style>
  <w:style w:type="paragraph" w:customStyle="1" w:styleId="font5">
    <w:name w:val="font5"/>
    <w:basedOn w:val="a"/>
    <w:rsid w:val="00DB45FC"/>
    <w:pP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DB45FC"/>
    <w:pPr>
      <w:spacing w:before="100" w:beforeAutospacing="1" w:after="100" w:afterAutospacing="1"/>
      <w:ind w:firstLine="0"/>
    </w:pPr>
    <w:rPr>
      <w:rFonts w:eastAsia="Calibri" w:cs="Times New Roman"/>
      <w:sz w:val="17"/>
      <w:szCs w:val="17"/>
      <w:lang w:eastAsia="ru-RU"/>
    </w:rPr>
  </w:style>
  <w:style w:type="paragraph" w:customStyle="1" w:styleId="xl103">
    <w:name w:val="xl103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DB45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45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DB45F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DB45FC"/>
    <w:pPr>
      <w:pBdr>
        <w:top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45F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45FC"/>
    <w:pPr>
      <w:pBdr>
        <w:lef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45FC"/>
    <w:pP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45FC"/>
    <w:pPr>
      <w:pBdr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45F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45FC"/>
    <w:pPr>
      <w:pBdr>
        <w:bottom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45F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character" w:styleId="afc">
    <w:name w:val="annotation reference"/>
    <w:uiPriority w:val="99"/>
    <w:semiHidden/>
    <w:rsid w:val="00DB45FC"/>
    <w:rPr>
      <w:rFonts w:cs="Times New Roman"/>
      <w:sz w:val="16"/>
      <w:szCs w:val="16"/>
    </w:rPr>
  </w:style>
  <w:style w:type="paragraph" w:customStyle="1" w:styleId="17">
    <w:name w:val="Текст примечания1"/>
    <w:basedOn w:val="a"/>
    <w:next w:val="afd"/>
    <w:link w:val="afe"/>
    <w:semiHidden/>
    <w:rsid w:val="00DB45FC"/>
    <w:pPr>
      <w:ind w:firstLine="0"/>
    </w:pPr>
    <w:rPr>
      <w:rFonts w:cs="Times New Roman"/>
      <w:sz w:val="20"/>
      <w:szCs w:val="20"/>
    </w:rPr>
  </w:style>
  <w:style w:type="character" w:customStyle="1" w:styleId="afe">
    <w:name w:val="Текст примечания Знак"/>
    <w:link w:val="17"/>
    <w:semiHidden/>
    <w:locked/>
    <w:rsid w:val="00DB45FC"/>
    <w:rPr>
      <w:rFonts w:ascii="Times New Roman" w:eastAsia="Times New Roman" w:hAnsi="Times New Roman" w:cs="Times New Roman"/>
      <w:sz w:val="20"/>
      <w:szCs w:val="20"/>
    </w:rPr>
  </w:style>
  <w:style w:type="paragraph" w:customStyle="1" w:styleId="18">
    <w:name w:val="Тема примечания1"/>
    <w:basedOn w:val="afd"/>
    <w:next w:val="afd"/>
    <w:semiHidden/>
    <w:rsid w:val="00DB45FC"/>
    <w:pPr>
      <w:ind w:firstLine="0"/>
    </w:pPr>
    <w:rPr>
      <w:rFonts w:eastAsia="Times New Roman"/>
      <w:b/>
      <w:bCs/>
    </w:rPr>
  </w:style>
  <w:style w:type="character" w:customStyle="1" w:styleId="aff">
    <w:name w:val="Тема примечания Знак"/>
    <w:link w:val="aff0"/>
    <w:uiPriority w:val="99"/>
    <w:semiHidden/>
    <w:locked/>
    <w:rsid w:val="00DB45FC"/>
    <w:rPr>
      <w:rFonts w:ascii="Times New Roman" w:eastAsia="Times New Roman" w:hAnsi="Times New Roman"/>
      <w:b/>
      <w:bCs/>
    </w:rPr>
  </w:style>
  <w:style w:type="paragraph" w:customStyle="1" w:styleId="19">
    <w:name w:val="Рецензия1"/>
    <w:next w:val="20"/>
    <w:hidden/>
    <w:semiHidden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11">
    <w:name w:val="Сетка таблицы111"/>
    <w:uiPriority w:val="59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59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115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3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3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1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1">
    <w:name w:val="Сетка таблицы1113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1">
    <w:name w:val="Сетка таблицы11112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5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0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4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4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2">
    <w:name w:val="Сетка таблицы1113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2">
    <w:name w:val="Сетка таблицы11112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Normal (Web)"/>
    <w:basedOn w:val="a"/>
    <w:uiPriority w:val="99"/>
    <w:rsid w:val="00DB45FC"/>
    <w:pP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table" w:customStyle="1" w:styleId="100">
    <w:name w:val="Сетка таблицы10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5">
    <w:name w:val="Сетка таблицы1113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5">
    <w:name w:val="Сетка таблицы111125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3">
    <w:name w:val="Сетка таблицы11112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">
    <w:name w:val="Сетка таблицы11111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3">
    <w:name w:val="Сетка таблицы1113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3">
    <w:name w:val="Сетка таблицы11112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5">
    <w:name w:val="Сетка таблицы1335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0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0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5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0"/>
    <w:uiPriority w:val="5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0">
    <w:name w:val="Сетка таблицы15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FollowedHyperlink"/>
    <w:uiPriority w:val="99"/>
    <w:semiHidden/>
    <w:rsid w:val="00DB45FC"/>
    <w:rPr>
      <w:rFonts w:cs="Times New Roman"/>
      <w:color w:val="800080"/>
      <w:u w:val="single"/>
    </w:rPr>
  </w:style>
  <w:style w:type="paragraph" w:styleId="ae">
    <w:name w:val="Balloon Text"/>
    <w:basedOn w:val="a"/>
    <w:link w:val="1a"/>
    <w:uiPriority w:val="99"/>
    <w:semiHidden/>
    <w:rsid w:val="00DB45FC"/>
    <w:rPr>
      <w:rFonts w:ascii="Tahoma" w:eastAsia="Calibri" w:hAnsi="Tahoma" w:cs="Times New Roman"/>
      <w:sz w:val="16"/>
      <w:szCs w:val="16"/>
    </w:rPr>
  </w:style>
  <w:style w:type="character" w:customStyle="1" w:styleId="1a">
    <w:name w:val="Текст выноски Знак1"/>
    <w:basedOn w:val="a0"/>
    <w:link w:val="ae"/>
    <w:uiPriority w:val="99"/>
    <w:semiHidden/>
    <w:rsid w:val="00DB45FC"/>
    <w:rPr>
      <w:rFonts w:ascii="Tahoma" w:eastAsia="Calibri" w:hAnsi="Tahoma" w:cs="Times New Roman"/>
      <w:sz w:val="16"/>
      <w:szCs w:val="16"/>
    </w:rPr>
  </w:style>
  <w:style w:type="paragraph" w:styleId="afd">
    <w:name w:val="annotation text"/>
    <w:basedOn w:val="a"/>
    <w:link w:val="1b"/>
    <w:uiPriority w:val="99"/>
    <w:semiHidden/>
    <w:rsid w:val="00DB45FC"/>
    <w:rPr>
      <w:rFonts w:eastAsia="Calibri" w:cs="Times New Roman"/>
      <w:sz w:val="20"/>
      <w:szCs w:val="20"/>
    </w:rPr>
  </w:style>
  <w:style w:type="character" w:customStyle="1" w:styleId="1b">
    <w:name w:val="Текст примечания Знак1"/>
    <w:basedOn w:val="a0"/>
    <w:link w:val="afd"/>
    <w:uiPriority w:val="99"/>
    <w:semiHidden/>
    <w:rsid w:val="00DB45FC"/>
    <w:rPr>
      <w:rFonts w:ascii="Times New Roman" w:eastAsia="Calibri" w:hAnsi="Times New Roman" w:cs="Times New Roman"/>
      <w:sz w:val="20"/>
      <w:szCs w:val="20"/>
    </w:rPr>
  </w:style>
  <w:style w:type="paragraph" w:styleId="aff0">
    <w:name w:val="annotation subject"/>
    <w:basedOn w:val="afd"/>
    <w:next w:val="afd"/>
    <w:link w:val="aff"/>
    <w:uiPriority w:val="99"/>
    <w:semiHidden/>
    <w:rsid w:val="00DB45FC"/>
    <w:rPr>
      <w:rFonts w:eastAsia="Times New Roman" w:cstheme="minorBidi"/>
      <w:b/>
      <w:bCs/>
      <w:sz w:val="22"/>
      <w:szCs w:val="22"/>
    </w:rPr>
  </w:style>
  <w:style w:type="character" w:customStyle="1" w:styleId="1c">
    <w:name w:val="Тема примечания Знак1"/>
    <w:basedOn w:val="1b"/>
    <w:semiHidden/>
    <w:rsid w:val="00DB45FC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20">
    <w:name w:val="Рецензия2"/>
    <w:hidden/>
    <w:semiHidden/>
    <w:rsid w:val="00DB45FC"/>
    <w:pPr>
      <w:spacing w:after="0" w:line="240" w:lineRule="auto"/>
    </w:pPr>
    <w:rPr>
      <w:rFonts w:ascii="Times New Roman" w:eastAsia="Calibri" w:hAnsi="Times New Roman" w:cs="Calibri"/>
      <w:sz w:val="28"/>
    </w:rPr>
  </w:style>
  <w:style w:type="paragraph" w:customStyle="1" w:styleId="Default">
    <w:name w:val="Default"/>
    <w:rsid w:val="00DB45F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26">
    <w:name w:val="Сетка таблицы26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Revision"/>
    <w:hidden/>
    <w:uiPriority w:val="99"/>
    <w:semiHidden/>
    <w:rsid w:val="00DB45FC"/>
    <w:pPr>
      <w:spacing w:after="0" w:line="240" w:lineRule="auto"/>
    </w:pPr>
    <w:rPr>
      <w:rFonts w:ascii="Times New Roman" w:eastAsia="Calibri" w:hAnsi="Times New Roman" w:cs="Calibri"/>
      <w:sz w:val="28"/>
    </w:rPr>
  </w:style>
  <w:style w:type="paragraph" w:styleId="aff4">
    <w:name w:val="No Spacing"/>
    <w:qFormat/>
    <w:rsid w:val="00DB45FC"/>
    <w:pPr>
      <w:spacing w:after="0" w:line="240" w:lineRule="auto"/>
      <w:ind w:firstLine="709"/>
    </w:pPr>
    <w:rPr>
      <w:rFonts w:ascii="Times New Roman" w:eastAsia="Calibri" w:hAnsi="Times New Roman" w:cs="Calibri"/>
      <w:sz w:val="28"/>
    </w:rPr>
  </w:style>
  <w:style w:type="numbering" w:customStyle="1" w:styleId="1d">
    <w:name w:val="Нет списка1"/>
    <w:next w:val="a2"/>
    <w:uiPriority w:val="99"/>
    <w:semiHidden/>
    <w:unhideWhenUsed/>
    <w:rsid w:val="00DB45FC"/>
  </w:style>
  <w:style w:type="table" w:customStyle="1" w:styleId="36">
    <w:name w:val="Сетка таблицы36"/>
    <w:basedOn w:val="a1"/>
    <w:next w:val="ab"/>
    <w:uiPriority w:val="59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a">
    <w:name w:val="Нет списка11"/>
    <w:next w:val="a2"/>
    <w:uiPriority w:val="99"/>
    <w:semiHidden/>
    <w:unhideWhenUsed/>
    <w:rsid w:val="00DB45FC"/>
  </w:style>
  <w:style w:type="numbering" w:customStyle="1" w:styleId="2a">
    <w:name w:val="Нет списка2"/>
    <w:next w:val="a2"/>
    <w:uiPriority w:val="99"/>
    <w:semiHidden/>
    <w:unhideWhenUsed/>
    <w:rsid w:val="00DB45FC"/>
  </w:style>
  <w:style w:type="table" w:customStyle="1" w:styleId="158">
    <w:name w:val="Сетка таблицы158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7">
    <w:name w:val="Нет списка3"/>
    <w:next w:val="a2"/>
    <w:uiPriority w:val="99"/>
    <w:semiHidden/>
    <w:unhideWhenUsed/>
    <w:rsid w:val="00DB45FC"/>
  </w:style>
  <w:style w:type="table" w:customStyle="1" w:styleId="210">
    <w:name w:val="Сетка таблицы210"/>
    <w:basedOn w:val="a1"/>
    <w:next w:val="ab"/>
    <w:uiPriority w:val="99"/>
    <w:rsid w:val="00DB45FC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a">
    <w:name w:val="Нет списка111"/>
    <w:next w:val="a2"/>
    <w:uiPriority w:val="99"/>
    <w:semiHidden/>
    <w:unhideWhenUsed/>
    <w:rsid w:val="00DB45FC"/>
  </w:style>
  <w:style w:type="table" w:customStyle="1" w:styleId="1146">
    <w:name w:val="Сетка таблицы1146"/>
    <w:basedOn w:val="a1"/>
    <w:next w:val="ab"/>
    <w:uiPriority w:val="59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9">
    <w:name w:val="Нет списка1111"/>
    <w:next w:val="a2"/>
    <w:uiPriority w:val="99"/>
    <w:semiHidden/>
    <w:unhideWhenUsed/>
    <w:rsid w:val="00DB45FC"/>
  </w:style>
  <w:style w:type="numbering" w:customStyle="1" w:styleId="214">
    <w:name w:val="Нет списка21"/>
    <w:next w:val="a2"/>
    <w:uiPriority w:val="99"/>
    <w:semiHidden/>
    <w:unhideWhenUsed/>
    <w:rsid w:val="00DB45FC"/>
  </w:style>
  <w:style w:type="table" w:customStyle="1" w:styleId="111190">
    <w:name w:val="Сетка таблицы11119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0">
    <w:name w:val="Нет списка4"/>
    <w:next w:val="a2"/>
    <w:uiPriority w:val="99"/>
    <w:semiHidden/>
    <w:unhideWhenUsed/>
    <w:rsid w:val="00DB45FC"/>
  </w:style>
  <w:style w:type="table" w:customStyle="1" w:styleId="370">
    <w:name w:val="Сетка таблицы37"/>
    <w:basedOn w:val="a1"/>
    <w:next w:val="ab"/>
    <w:uiPriority w:val="99"/>
    <w:rsid w:val="00DB45FC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a">
    <w:name w:val="Нет списка12"/>
    <w:next w:val="a2"/>
    <w:uiPriority w:val="99"/>
    <w:semiHidden/>
    <w:unhideWhenUsed/>
    <w:rsid w:val="00DB45FC"/>
  </w:style>
  <w:style w:type="table" w:customStyle="1" w:styleId="1216">
    <w:name w:val="Сетка таблицы1216"/>
    <w:basedOn w:val="a1"/>
    <w:next w:val="ab"/>
    <w:uiPriority w:val="59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a">
    <w:name w:val="Нет списка112"/>
    <w:next w:val="a2"/>
    <w:uiPriority w:val="99"/>
    <w:semiHidden/>
    <w:unhideWhenUsed/>
    <w:rsid w:val="00DB45FC"/>
  </w:style>
  <w:style w:type="numbering" w:customStyle="1" w:styleId="220">
    <w:name w:val="Нет списка22"/>
    <w:next w:val="a2"/>
    <w:uiPriority w:val="99"/>
    <w:semiHidden/>
    <w:unhideWhenUsed/>
    <w:rsid w:val="00DB45FC"/>
  </w:style>
  <w:style w:type="table" w:customStyle="1" w:styleId="11210">
    <w:name w:val="Сетка таблицы11210"/>
    <w:basedOn w:val="a1"/>
    <w:next w:val="ab"/>
    <w:uiPriority w:val="99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0">
    <w:name w:val="Нет списка11111"/>
    <w:next w:val="a2"/>
    <w:uiPriority w:val="99"/>
    <w:semiHidden/>
    <w:unhideWhenUsed/>
    <w:rsid w:val="00DB45FC"/>
  </w:style>
  <w:style w:type="table" w:customStyle="1" w:styleId="1111100">
    <w:name w:val="Сетка таблицы111110"/>
    <w:basedOn w:val="a1"/>
    <w:next w:val="ab"/>
    <w:uiPriority w:val="99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81">
    <w:name w:val="Сетка таблицы1481"/>
    <w:basedOn w:val="a1"/>
    <w:next w:val="ab"/>
    <w:uiPriority w:val="59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71">
    <w:name w:val="Сетка таблицы1271"/>
    <w:basedOn w:val="a1"/>
    <w:next w:val="ab"/>
    <w:uiPriority w:val="59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01">
    <w:name w:val="Сетка таблицы11401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0">
    <w:name w:val="Нет списка5"/>
    <w:next w:val="a2"/>
    <w:uiPriority w:val="99"/>
    <w:semiHidden/>
    <w:unhideWhenUsed/>
    <w:rsid w:val="00DB45FC"/>
  </w:style>
  <w:style w:type="table" w:customStyle="1" w:styleId="11402">
    <w:name w:val="Сетка таблицы11402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5">
    <w:name w:val="Цветовое выделение для Текст"/>
    <w:uiPriority w:val="99"/>
    <w:rsid w:val="00DB45FC"/>
    <w:rPr>
      <w:rFonts w:ascii="Times New Roman CYR" w:hAnsi="Times New Roman CYR" w:cs="Times New Roman CYR"/>
    </w:rPr>
  </w:style>
  <w:style w:type="numbering" w:customStyle="1" w:styleId="60">
    <w:name w:val="Нет списка6"/>
    <w:next w:val="a2"/>
    <w:uiPriority w:val="99"/>
    <w:semiHidden/>
    <w:unhideWhenUsed/>
    <w:rsid w:val="007A6149"/>
  </w:style>
  <w:style w:type="numbering" w:customStyle="1" w:styleId="70">
    <w:name w:val="Нет списка7"/>
    <w:next w:val="a2"/>
    <w:uiPriority w:val="99"/>
    <w:semiHidden/>
    <w:unhideWhenUsed/>
    <w:rsid w:val="000F72D9"/>
  </w:style>
  <w:style w:type="table" w:customStyle="1" w:styleId="38">
    <w:name w:val="Сетка таблицы38"/>
    <w:basedOn w:val="a1"/>
    <w:next w:val="ab"/>
    <w:uiPriority w:val="99"/>
    <w:rsid w:val="000F72D9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159">
    <w:name w:val="Сетка таблицы159"/>
    <w:basedOn w:val="a1"/>
    <w:next w:val="ab"/>
    <w:uiPriority w:val="59"/>
    <w:rsid w:val="000F72D9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40">
    <w:name w:val="Сетка таблицы214"/>
    <w:basedOn w:val="a1"/>
    <w:next w:val="ab"/>
    <w:uiPriority w:val="59"/>
    <w:rsid w:val="000F72D9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7">
    <w:name w:val="Сетка таблицы1147"/>
    <w:uiPriority w:val="59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0"/>
    <w:uiPriority w:val="59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6">
    <w:name w:val="Сетка таблицы111116"/>
    <w:uiPriority w:val="99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59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0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0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7">
    <w:name w:val="Сетка таблицы111117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0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6">
    <w:name w:val="Сетка таблицы11136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6">
    <w:name w:val="Сетка таблицы111126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6">
    <w:name w:val="Сетка таблицы11226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4">
    <w:name w:val="Сетка таблицы11131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4">
    <w:name w:val="Сетка таблицы1111214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4">
    <w:name w:val="Сетка таблицы111144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4">
    <w:name w:val="Сетка таблицы1111124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4">
    <w:name w:val="Сетка таблицы11132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4">
    <w:name w:val="Сетка таблицы1111224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4">
    <w:name w:val="Сетка таблицы112224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6">
    <w:name w:val="Сетка таблицы1336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1">
    <w:name w:val="Сетка таблицы11115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1">
    <w:name w:val="Сетка таблицы11111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1">
    <w:name w:val="Сетка таблицы1113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1">
    <w:name w:val="Сетка таблицы11112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1">
    <w:name w:val="Сетка таблицы1122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1">
    <w:name w:val="Сетка таблицы11131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1">
    <w:name w:val="Сетка таблицы1111211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1">
    <w:name w:val="Сетка таблицы111141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1">
    <w:name w:val="Сетка таблицы1111121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11">
    <w:name w:val="Сетка таблицы11132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11">
    <w:name w:val="Сетка таблицы1111221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1">
    <w:name w:val="Сетка таблицы112221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59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1">
    <w:name w:val="Сетка таблицы11116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1">
    <w:name w:val="Сетка таблицы11124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1">
    <w:name w:val="Сетка таблицы111114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1">
    <w:name w:val="Сетка таблицы11134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1">
    <w:name w:val="Сетка таблицы111124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1">
    <w:name w:val="Сетка таблицы1224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1">
    <w:name w:val="Сетка таблицы11224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1">
    <w:name w:val="Сетка таблицы11142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1">
    <w:name w:val="Сетка таблицы1232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1">
    <w:name w:val="Сетка таблицы11232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1">
    <w:name w:val="Сетка таблицы111132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1">
    <w:name w:val="Сетка таблицы11121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1">
    <w:name w:val="Сетка таблицы1111112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1">
    <w:name w:val="Сетка таблицы11131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1">
    <w:name w:val="Сетка таблицы1111212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1">
    <w:name w:val="Сетка таблицы1221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1">
    <w:name w:val="Сетка таблицы112212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1">
    <w:name w:val="Сетка таблицы11152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1">
    <w:name w:val="Сетка таблицы1242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1">
    <w:name w:val="Сетка таблицы11242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1">
    <w:name w:val="Сетка таблицы111142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1">
    <w:name w:val="Сетка таблицы11122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1">
    <w:name w:val="Сетка таблицы1111122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1">
    <w:name w:val="Сетка таблицы1212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1">
    <w:name w:val="Сетка таблицы112122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21">
    <w:name w:val="Сетка таблицы11132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21">
    <w:name w:val="Сетка таблицы1111222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1">
    <w:name w:val="Сетка таблицы1222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1">
    <w:name w:val="Сетка таблицы112222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1">
    <w:name w:val="Сетка таблицы1332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1">
    <w:name w:val="Сетка таблицы1102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1">
    <w:name w:val="Сетка таблицы11117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1">
    <w:name w:val="Сетка таблицы11125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1">
    <w:name w:val="Сетка таблицы111115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1">
    <w:name w:val="Сетка таблицы1215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1">
    <w:name w:val="Сетка таблицы11215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51">
    <w:name w:val="Сетка таблицы11135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51">
    <w:name w:val="Сетка таблицы111125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1">
    <w:name w:val="Сетка таблицы1225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1">
    <w:name w:val="Сетка таблицы11225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1">
    <w:name w:val="Сетка таблицы11143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1">
    <w:name w:val="Сетка таблицы1233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1">
    <w:name w:val="Сетка таблицы11233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1">
    <w:name w:val="Сетка таблицы111133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1">
    <w:name w:val="Сетка таблицы11121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1">
    <w:name w:val="Сетка таблицы111111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1">
    <w:name w:val="Сетка таблицы1211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1">
    <w:name w:val="Сетка таблицы11211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1">
    <w:name w:val="Сетка таблицы11131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31">
    <w:name w:val="Сетка таблицы111121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1">
    <w:name w:val="Сетка таблицы1221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1">
    <w:name w:val="Сетка таблицы11221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1">
    <w:name w:val="Сетка таблицы11153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1">
    <w:name w:val="Сетка таблицы323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1">
    <w:name w:val="Сетка таблицы1243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1">
    <w:name w:val="Сетка таблицы11243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1">
    <w:name w:val="Сетка таблицы111143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1">
    <w:name w:val="Сетка таблицы1323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1">
    <w:name w:val="Сетка таблицы423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1">
    <w:name w:val="Сетка таблицы11122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1">
    <w:name w:val="Сетка таблицы111112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1">
    <w:name w:val="Сетка таблицы1212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1">
    <w:name w:val="Сетка таблицы11212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1">
    <w:name w:val="Сетка таблицы523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31">
    <w:name w:val="Сетка таблицы11132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31">
    <w:name w:val="Сетка таблицы111122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1">
    <w:name w:val="Сетка таблицы1222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1">
    <w:name w:val="Сетка таблицы11222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1">
    <w:name w:val="Сетка таблицы1333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1">
    <w:name w:val="Сетка таблицы1103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1">
    <w:name w:val="Сетка таблицы1334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51">
    <w:name w:val="Сетка таблицы1335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1">
    <w:name w:val="Сетка таблицы1128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1">
    <w:name w:val="Сетка таблицы1129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1">
    <w:name w:val="Сетка таблицы1130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1">
    <w:name w:val="Сетка таблицы138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1">
    <w:name w:val="Сетка таблицы139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1">
    <w:name w:val="Сетка таблицы11118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1">
    <w:name w:val="Сетка таблицы140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59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3">
    <w:name w:val="Сетка таблицы11403"/>
    <w:uiPriority w:val="59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1">
    <w:name w:val="Сетка таблицы150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basedOn w:val="a1"/>
    <w:next w:val="ab"/>
    <w:uiPriority w:val="59"/>
    <w:rsid w:val="000F72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Сетка таблицы271"/>
    <w:basedOn w:val="a1"/>
    <w:next w:val="ab"/>
    <w:uiPriority w:val="59"/>
    <w:rsid w:val="000F72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Сетка таблицы281"/>
    <w:basedOn w:val="a1"/>
    <w:next w:val="ab"/>
    <w:uiPriority w:val="59"/>
    <w:rsid w:val="000F72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Сетка таблицы291"/>
    <w:basedOn w:val="a1"/>
    <w:next w:val="ab"/>
    <w:uiPriority w:val="59"/>
    <w:rsid w:val="000F72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Сетка таблицы301"/>
    <w:basedOn w:val="a1"/>
    <w:next w:val="ab"/>
    <w:uiPriority w:val="59"/>
    <w:rsid w:val="000F72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a">
    <w:name w:val="Нет списка13"/>
    <w:next w:val="a2"/>
    <w:uiPriority w:val="99"/>
    <w:semiHidden/>
    <w:unhideWhenUsed/>
    <w:rsid w:val="000F72D9"/>
  </w:style>
  <w:style w:type="table" w:customStyle="1" w:styleId="361">
    <w:name w:val="Сетка таблицы361"/>
    <w:basedOn w:val="a1"/>
    <w:next w:val="ab"/>
    <w:uiPriority w:val="59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a">
    <w:name w:val="Нет списка113"/>
    <w:next w:val="a2"/>
    <w:uiPriority w:val="99"/>
    <w:semiHidden/>
    <w:unhideWhenUsed/>
    <w:rsid w:val="000F72D9"/>
  </w:style>
  <w:style w:type="numbering" w:customStyle="1" w:styleId="230">
    <w:name w:val="Нет списка23"/>
    <w:next w:val="a2"/>
    <w:uiPriority w:val="99"/>
    <w:semiHidden/>
    <w:unhideWhenUsed/>
    <w:rsid w:val="000F72D9"/>
  </w:style>
  <w:style w:type="table" w:customStyle="1" w:styleId="1581">
    <w:name w:val="Сетка таблицы1581"/>
    <w:basedOn w:val="a1"/>
    <w:next w:val="ab"/>
    <w:uiPriority w:val="59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5">
    <w:name w:val="Нет списка31"/>
    <w:next w:val="a2"/>
    <w:uiPriority w:val="99"/>
    <w:semiHidden/>
    <w:unhideWhenUsed/>
    <w:rsid w:val="000F72D9"/>
  </w:style>
  <w:style w:type="table" w:customStyle="1" w:styleId="2101">
    <w:name w:val="Сетка таблицы2101"/>
    <w:basedOn w:val="a1"/>
    <w:next w:val="ab"/>
    <w:uiPriority w:val="99"/>
    <w:rsid w:val="000F72D9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7">
    <w:name w:val="Нет списка1112"/>
    <w:next w:val="a2"/>
    <w:uiPriority w:val="99"/>
    <w:semiHidden/>
    <w:unhideWhenUsed/>
    <w:rsid w:val="000F72D9"/>
  </w:style>
  <w:style w:type="table" w:customStyle="1" w:styleId="11461">
    <w:name w:val="Сетка таблицы11461"/>
    <w:basedOn w:val="a1"/>
    <w:next w:val="ab"/>
    <w:uiPriority w:val="59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0">
    <w:name w:val="Нет списка11112"/>
    <w:next w:val="a2"/>
    <w:uiPriority w:val="99"/>
    <w:semiHidden/>
    <w:unhideWhenUsed/>
    <w:rsid w:val="000F72D9"/>
  </w:style>
  <w:style w:type="numbering" w:customStyle="1" w:styleId="2110">
    <w:name w:val="Нет списка211"/>
    <w:next w:val="a2"/>
    <w:uiPriority w:val="99"/>
    <w:semiHidden/>
    <w:unhideWhenUsed/>
    <w:rsid w:val="000F72D9"/>
  </w:style>
  <w:style w:type="table" w:customStyle="1" w:styleId="111191">
    <w:name w:val="Сетка таблицы111191"/>
    <w:basedOn w:val="a1"/>
    <w:next w:val="ab"/>
    <w:uiPriority w:val="59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10">
    <w:name w:val="Нет списка41"/>
    <w:next w:val="a2"/>
    <w:uiPriority w:val="99"/>
    <w:semiHidden/>
    <w:unhideWhenUsed/>
    <w:rsid w:val="000F72D9"/>
  </w:style>
  <w:style w:type="table" w:customStyle="1" w:styleId="371">
    <w:name w:val="Сетка таблицы371"/>
    <w:basedOn w:val="a1"/>
    <w:next w:val="ab"/>
    <w:uiPriority w:val="99"/>
    <w:rsid w:val="000F72D9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9">
    <w:name w:val="Нет списка121"/>
    <w:next w:val="a2"/>
    <w:uiPriority w:val="99"/>
    <w:semiHidden/>
    <w:unhideWhenUsed/>
    <w:rsid w:val="000F72D9"/>
  </w:style>
  <w:style w:type="table" w:customStyle="1" w:styleId="12161">
    <w:name w:val="Сетка таблицы12161"/>
    <w:basedOn w:val="a1"/>
    <w:next w:val="ab"/>
    <w:uiPriority w:val="59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8">
    <w:name w:val="Нет списка1121"/>
    <w:next w:val="a2"/>
    <w:uiPriority w:val="99"/>
    <w:semiHidden/>
    <w:unhideWhenUsed/>
    <w:rsid w:val="000F72D9"/>
  </w:style>
  <w:style w:type="numbering" w:customStyle="1" w:styleId="2210">
    <w:name w:val="Нет списка221"/>
    <w:next w:val="a2"/>
    <w:uiPriority w:val="99"/>
    <w:semiHidden/>
    <w:unhideWhenUsed/>
    <w:rsid w:val="000F72D9"/>
  </w:style>
  <w:style w:type="table" w:customStyle="1" w:styleId="112101">
    <w:name w:val="Сетка таблицы112101"/>
    <w:basedOn w:val="a1"/>
    <w:next w:val="ab"/>
    <w:uiPriority w:val="99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0">
    <w:name w:val="Нет списка111111"/>
    <w:next w:val="a2"/>
    <w:uiPriority w:val="99"/>
    <w:semiHidden/>
    <w:unhideWhenUsed/>
    <w:rsid w:val="000F72D9"/>
  </w:style>
  <w:style w:type="table" w:customStyle="1" w:styleId="1111101">
    <w:name w:val="Сетка таблицы1111101"/>
    <w:basedOn w:val="a1"/>
    <w:next w:val="ab"/>
    <w:uiPriority w:val="99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811">
    <w:name w:val="Сетка таблицы14811"/>
    <w:basedOn w:val="a1"/>
    <w:next w:val="ab"/>
    <w:uiPriority w:val="59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711">
    <w:name w:val="Сетка таблицы12711"/>
    <w:basedOn w:val="a1"/>
    <w:next w:val="ab"/>
    <w:uiPriority w:val="59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011">
    <w:name w:val="Сетка таблицы114011"/>
    <w:basedOn w:val="a1"/>
    <w:next w:val="ab"/>
    <w:uiPriority w:val="59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10">
    <w:name w:val="Нет списка51"/>
    <w:next w:val="a2"/>
    <w:uiPriority w:val="99"/>
    <w:semiHidden/>
    <w:unhideWhenUsed/>
    <w:rsid w:val="000F72D9"/>
  </w:style>
  <w:style w:type="table" w:customStyle="1" w:styleId="114021">
    <w:name w:val="Сетка таблицы114021"/>
    <w:basedOn w:val="a1"/>
    <w:next w:val="ab"/>
    <w:uiPriority w:val="59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temtext1">
    <w:name w:val="itemtext1"/>
    <w:basedOn w:val="a0"/>
    <w:rsid w:val="000F72D9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9"/>
    <w:qFormat/>
    <w:rsid w:val="00DB45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basedOn w:val="a"/>
    <w:next w:val="a"/>
    <w:link w:val="30"/>
    <w:qFormat/>
    <w:rsid w:val="00DB45FC"/>
    <w:pPr>
      <w:keepNext/>
      <w:spacing w:before="240" w:after="60"/>
      <w:ind w:firstLine="0"/>
      <w:outlineLvl w:val="2"/>
    </w:pPr>
    <w:rPr>
      <w:rFonts w:ascii="Cambria" w:eastAsia="Calibri" w:hAnsi="Cambria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DB45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DB45FC"/>
    <w:rPr>
      <w:rFonts w:ascii="Cambria" w:eastAsia="Calibri" w:hAnsi="Cambria" w:cs="Times New Roman"/>
      <w:b/>
      <w:bCs/>
      <w:sz w:val="26"/>
      <w:szCs w:val="26"/>
      <w:lang w:val="x-none" w:eastAsia="ru-RU"/>
    </w:rPr>
  </w:style>
  <w:style w:type="paragraph" w:customStyle="1" w:styleId="a8">
    <w:name w:val="Нормальный (таблица)"/>
    <w:basedOn w:val="a"/>
    <w:next w:val="a"/>
    <w:rsid w:val="00DB45FC"/>
    <w:pPr>
      <w:widowControl w:val="0"/>
      <w:autoSpaceDE w:val="0"/>
      <w:autoSpaceDN w:val="0"/>
      <w:adjustRightInd w:val="0"/>
      <w:ind w:firstLine="0"/>
      <w:jc w:val="both"/>
    </w:pPr>
    <w:rPr>
      <w:rFonts w:ascii="Arial" w:eastAsia="Calibri" w:hAnsi="Arial" w:cs="Times New Roman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DB45FC"/>
    <w:rPr>
      <w:b w:val="0"/>
      <w:bCs w:val="0"/>
      <w:color w:val="106BBE"/>
    </w:rPr>
  </w:style>
  <w:style w:type="paragraph" w:customStyle="1" w:styleId="aa">
    <w:name w:val="Прижатый влево"/>
    <w:basedOn w:val="a"/>
    <w:next w:val="a"/>
    <w:uiPriority w:val="99"/>
    <w:rsid w:val="00DB45FC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styleId="ab">
    <w:name w:val="Table Grid"/>
    <w:basedOn w:val="a1"/>
    <w:uiPriority w:val="99"/>
    <w:rsid w:val="00DB45FC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paragraph" w:customStyle="1" w:styleId="ac">
    <w:name w:val="табл"/>
    <w:basedOn w:val="a"/>
    <w:rsid w:val="00DB45FC"/>
    <w:pPr>
      <w:widowControl w:val="0"/>
      <w:ind w:firstLine="0"/>
    </w:pPr>
    <w:rPr>
      <w:rFonts w:cs="Times New Roman"/>
      <w:szCs w:val="28"/>
      <w:lang w:eastAsia="ru-RU"/>
    </w:rPr>
  </w:style>
  <w:style w:type="paragraph" w:customStyle="1" w:styleId="11">
    <w:name w:val="Обычный1"/>
    <w:basedOn w:val="a"/>
    <w:rsid w:val="00DB45FC"/>
    <w:pPr>
      <w:widowControl w:val="0"/>
      <w:ind w:firstLine="0"/>
      <w:jc w:val="center"/>
    </w:pPr>
    <w:rPr>
      <w:rFonts w:cs="Times New Roman"/>
      <w:szCs w:val="28"/>
      <w:lang w:eastAsia="ru-RU"/>
    </w:rPr>
  </w:style>
  <w:style w:type="table" w:customStyle="1" w:styleId="12">
    <w:name w:val="Сетка таблицы1"/>
    <w:basedOn w:val="a1"/>
    <w:next w:val="ab"/>
    <w:uiPriority w:val="59"/>
    <w:rsid w:val="00DB45FC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b"/>
    <w:uiPriority w:val="59"/>
    <w:rsid w:val="00DB45FC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Абзац списка1"/>
    <w:basedOn w:val="a"/>
    <w:rsid w:val="00DB45FC"/>
    <w:pPr>
      <w:ind w:left="720"/>
      <w:contextualSpacing/>
    </w:pPr>
    <w:rPr>
      <w:rFonts w:eastAsia="Calibri"/>
    </w:rPr>
  </w:style>
  <w:style w:type="paragraph" w:customStyle="1" w:styleId="Heading">
    <w:name w:val="Heading"/>
    <w:uiPriority w:val="99"/>
    <w:rsid w:val="00DB45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lang w:eastAsia="ru-RU"/>
    </w:rPr>
  </w:style>
  <w:style w:type="paragraph" w:customStyle="1" w:styleId="Preformat">
    <w:name w:val="Preformat"/>
    <w:uiPriority w:val="99"/>
    <w:rsid w:val="00DB45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d">
    <w:name w:val="Hyperlink"/>
    <w:uiPriority w:val="99"/>
    <w:rsid w:val="00DB45FC"/>
    <w:rPr>
      <w:rFonts w:ascii="Arial" w:hAnsi="Arial" w:cs="Arial"/>
      <w:i/>
      <w:iCs/>
      <w:sz w:val="18"/>
      <w:szCs w:val="18"/>
    </w:rPr>
  </w:style>
  <w:style w:type="paragraph" w:customStyle="1" w:styleId="Context">
    <w:name w:val="Context"/>
    <w:uiPriority w:val="99"/>
    <w:rsid w:val="00DB45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18"/>
      <w:szCs w:val="18"/>
      <w:lang w:eastAsia="ru-RU"/>
    </w:rPr>
  </w:style>
  <w:style w:type="character" w:customStyle="1" w:styleId="14">
    <w:name w:val="Просмотренная гиперссылка1"/>
    <w:semiHidden/>
    <w:rsid w:val="00DB45FC"/>
    <w:rPr>
      <w:rFonts w:cs="Times New Roman"/>
      <w:color w:val="800080"/>
      <w:u w:val="single"/>
    </w:rPr>
  </w:style>
  <w:style w:type="paragraph" w:customStyle="1" w:styleId="ConsPlusNormal">
    <w:name w:val="ConsPlusNormal"/>
    <w:rsid w:val="00DB45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5">
    <w:name w:val="Текст выноски1"/>
    <w:basedOn w:val="a"/>
    <w:next w:val="ae"/>
    <w:link w:val="af"/>
    <w:semiHidden/>
    <w:rsid w:val="00DB45FC"/>
    <w:pPr>
      <w:ind w:firstLine="0"/>
    </w:pPr>
    <w:rPr>
      <w:rFonts w:ascii="Tahoma" w:hAnsi="Tahoma" w:cs="Times New Roman"/>
      <w:sz w:val="16"/>
      <w:szCs w:val="16"/>
      <w:lang w:val="x-none"/>
    </w:rPr>
  </w:style>
  <w:style w:type="character" w:customStyle="1" w:styleId="af">
    <w:name w:val="Текст выноски Знак"/>
    <w:link w:val="15"/>
    <w:semiHidden/>
    <w:locked/>
    <w:rsid w:val="00DB45FC"/>
    <w:rPr>
      <w:rFonts w:ascii="Tahoma" w:eastAsia="Times New Roman" w:hAnsi="Tahoma" w:cs="Times New Roman"/>
      <w:sz w:val="16"/>
      <w:szCs w:val="16"/>
      <w:lang w:val="x-none"/>
    </w:rPr>
  </w:style>
  <w:style w:type="paragraph" w:styleId="af0">
    <w:name w:val="Body Text Indent"/>
    <w:basedOn w:val="a"/>
    <w:link w:val="af1"/>
    <w:rsid w:val="00DB45FC"/>
    <w:pPr>
      <w:ind w:firstLine="708"/>
      <w:jc w:val="both"/>
    </w:pPr>
    <w:rPr>
      <w:rFonts w:eastAsia="Calibri" w:cs="Times New Roman"/>
      <w:sz w:val="24"/>
      <w:szCs w:val="24"/>
      <w:lang w:val="x-none" w:eastAsia="ru-RU"/>
    </w:rPr>
  </w:style>
  <w:style w:type="character" w:customStyle="1" w:styleId="af1">
    <w:name w:val="Основной текст с отступом Знак"/>
    <w:basedOn w:val="a0"/>
    <w:link w:val="af0"/>
    <w:rsid w:val="00DB45FC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customStyle="1" w:styleId="ConsPlusCell">
    <w:name w:val="ConsPlusCell"/>
    <w:uiPriority w:val="99"/>
    <w:rsid w:val="00DB45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0">
    <w:name w:val="Сетка таблицы11"/>
    <w:uiPriority w:val="5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uiPriority w:val="99"/>
    <w:semiHidden/>
    <w:rsid w:val="00DB45FC"/>
    <w:pPr>
      <w:spacing w:after="120" w:line="276" w:lineRule="auto"/>
      <w:ind w:firstLine="0"/>
    </w:pPr>
    <w:rPr>
      <w:rFonts w:ascii="Calibri" w:hAnsi="Calibri" w:cs="Times New Roman"/>
      <w:sz w:val="20"/>
      <w:szCs w:val="20"/>
      <w:lang w:val="x-none" w:eastAsia="x-none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DB45F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f4">
    <w:name w:val="Body Text First Indent"/>
    <w:basedOn w:val="af2"/>
    <w:link w:val="af5"/>
    <w:uiPriority w:val="99"/>
    <w:rsid w:val="00DB45FC"/>
    <w:pPr>
      <w:spacing w:after="200"/>
      <w:ind w:firstLine="360"/>
    </w:pPr>
  </w:style>
  <w:style w:type="character" w:customStyle="1" w:styleId="af5">
    <w:name w:val="Красная строка Знак"/>
    <w:basedOn w:val="af3"/>
    <w:link w:val="af4"/>
    <w:uiPriority w:val="99"/>
    <w:rsid w:val="00DB45F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customStyle="1" w:styleId="16">
    <w:name w:val="Без интервала1"/>
    <w:rsid w:val="00DB45FC"/>
    <w:pPr>
      <w:spacing w:after="0" w:line="240" w:lineRule="auto"/>
    </w:pPr>
    <w:rPr>
      <w:rFonts w:ascii="Calibri" w:eastAsia="Times New Roman" w:hAnsi="Calibri" w:cs="Times New Roman"/>
    </w:rPr>
  </w:style>
  <w:style w:type="character" w:styleId="af6">
    <w:name w:val="page number"/>
    <w:rsid w:val="00DB45FC"/>
    <w:rPr>
      <w:rFonts w:cs="Times New Roman"/>
    </w:rPr>
  </w:style>
  <w:style w:type="paragraph" w:styleId="af7">
    <w:name w:val="Title"/>
    <w:basedOn w:val="a"/>
    <w:link w:val="af8"/>
    <w:qFormat/>
    <w:rsid w:val="00DB45FC"/>
    <w:pPr>
      <w:ind w:firstLine="0"/>
      <w:jc w:val="center"/>
    </w:pPr>
    <w:rPr>
      <w:rFonts w:eastAsia="Calibri" w:cs="Times New Roman"/>
      <w:b/>
      <w:sz w:val="24"/>
      <w:szCs w:val="24"/>
      <w:lang w:val="x-none" w:eastAsia="ru-RU"/>
    </w:rPr>
  </w:style>
  <w:style w:type="character" w:customStyle="1" w:styleId="af8">
    <w:name w:val="Название Знак"/>
    <w:basedOn w:val="a0"/>
    <w:link w:val="af7"/>
    <w:rsid w:val="00DB45FC"/>
    <w:rPr>
      <w:rFonts w:ascii="Times New Roman" w:eastAsia="Calibri" w:hAnsi="Times New Roman" w:cs="Times New Roman"/>
      <w:b/>
      <w:sz w:val="24"/>
      <w:szCs w:val="24"/>
      <w:lang w:val="x-none" w:eastAsia="ru-RU"/>
    </w:rPr>
  </w:style>
  <w:style w:type="paragraph" w:customStyle="1" w:styleId="ConsPlusNonformat">
    <w:name w:val="ConsPlusNonformat"/>
    <w:uiPriority w:val="99"/>
    <w:rsid w:val="00DB45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9">
    <w:name w:val="Таблицы (моноширинный)"/>
    <w:basedOn w:val="a"/>
    <w:next w:val="a"/>
    <w:rsid w:val="00DB45FC"/>
    <w:pPr>
      <w:widowControl w:val="0"/>
      <w:autoSpaceDE w:val="0"/>
      <w:autoSpaceDN w:val="0"/>
      <w:adjustRightInd w:val="0"/>
      <w:ind w:firstLine="0"/>
      <w:jc w:val="both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afa">
    <w:name w:val="Цветовое выделение"/>
    <w:rsid w:val="00DB45FC"/>
    <w:rPr>
      <w:b/>
      <w:color w:val="000080"/>
    </w:rPr>
  </w:style>
  <w:style w:type="paragraph" w:customStyle="1" w:styleId="xl63">
    <w:name w:val="xl63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B45FC"/>
    <w:pP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B45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B45F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B45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Calibri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B45F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DB45FC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45F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45FC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B45FC"/>
    <w:pP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45FC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45FC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45F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45FC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45F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B45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character" w:styleId="afb">
    <w:name w:val="line number"/>
    <w:uiPriority w:val="99"/>
    <w:semiHidden/>
    <w:rsid w:val="00DB45FC"/>
    <w:rPr>
      <w:rFonts w:cs="Times New Roman"/>
    </w:rPr>
  </w:style>
  <w:style w:type="paragraph" w:customStyle="1" w:styleId="font5">
    <w:name w:val="font5"/>
    <w:basedOn w:val="a"/>
    <w:rsid w:val="00DB45FC"/>
    <w:pP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DB45FC"/>
    <w:pPr>
      <w:spacing w:before="100" w:beforeAutospacing="1" w:after="100" w:afterAutospacing="1"/>
      <w:ind w:firstLine="0"/>
    </w:pPr>
    <w:rPr>
      <w:rFonts w:eastAsia="Calibri" w:cs="Times New Roman"/>
      <w:sz w:val="17"/>
      <w:szCs w:val="17"/>
      <w:lang w:eastAsia="ru-RU"/>
    </w:rPr>
  </w:style>
  <w:style w:type="paragraph" w:customStyle="1" w:styleId="xl103">
    <w:name w:val="xl103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DB45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45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DB45F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DB45FC"/>
    <w:pPr>
      <w:pBdr>
        <w:top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45F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45FC"/>
    <w:pPr>
      <w:pBdr>
        <w:lef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45FC"/>
    <w:pP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45FC"/>
    <w:pPr>
      <w:pBdr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45F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45FC"/>
    <w:pPr>
      <w:pBdr>
        <w:bottom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45F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character" w:styleId="afc">
    <w:name w:val="annotation reference"/>
    <w:uiPriority w:val="99"/>
    <w:semiHidden/>
    <w:rsid w:val="00DB45FC"/>
    <w:rPr>
      <w:rFonts w:cs="Times New Roman"/>
      <w:sz w:val="16"/>
      <w:szCs w:val="16"/>
    </w:rPr>
  </w:style>
  <w:style w:type="paragraph" w:customStyle="1" w:styleId="17">
    <w:name w:val="Текст примечания1"/>
    <w:basedOn w:val="a"/>
    <w:next w:val="afd"/>
    <w:link w:val="afe"/>
    <w:semiHidden/>
    <w:rsid w:val="00DB45FC"/>
    <w:pPr>
      <w:ind w:firstLine="0"/>
    </w:pPr>
    <w:rPr>
      <w:rFonts w:cs="Times New Roman"/>
      <w:sz w:val="20"/>
      <w:szCs w:val="20"/>
      <w:lang w:val="x-none"/>
    </w:rPr>
  </w:style>
  <w:style w:type="character" w:customStyle="1" w:styleId="afe">
    <w:name w:val="Текст примечания Знак"/>
    <w:link w:val="17"/>
    <w:semiHidden/>
    <w:locked/>
    <w:rsid w:val="00DB45FC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18">
    <w:name w:val="Тема примечания1"/>
    <w:basedOn w:val="afd"/>
    <w:next w:val="afd"/>
    <w:semiHidden/>
    <w:rsid w:val="00DB45FC"/>
    <w:pPr>
      <w:ind w:firstLine="0"/>
    </w:pPr>
    <w:rPr>
      <w:rFonts w:eastAsia="Times New Roman"/>
      <w:b/>
      <w:bCs/>
    </w:rPr>
  </w:style>
  <w:style w:type="character" w:customStyle="1" w:styleId="aff">
    <w:name w:val="Тема примечания Знак"/>
    <w:link w:val="aff0"/>
    <w:uiPriority w:val="99"/>
    <w:semiHidden/>
    <w:locked/>
    <w:rsid w:val="00DB45FC"/>
    <w:rPr>
      <w:rFonts w:ascii="Times New Roman" w:eastAsia="Times New Roman" w:hAnsi="Times New Roman"/>
      <w:b/>
      <w:bCs/>
      <w:lang w:val="x-none"/>
    </w:rPr>
  </w:style>
  <w:style w:type="paragraph" w:customStyle="1" w:styleId="19">
    <w:name w:val="Рецензия1"/>
    <w:next w:val="20"/>
    <w:hidden/>
    <w:semiHidden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11">
    <w:name w:val="Сетка таблицы111"/>
    <w:uiPriority w:val="59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59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115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3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3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1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1">
    <w:name w:val="Сетка таблицы1113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1">
    <w:name w:val="Сетка таблицы11112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5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0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4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4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2">
    <w:name w:val="Сетка таблицы1113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2">
    <w:name w:val="Сетка таблицы11112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Normal (Web)"/>
    <w:basedOn w:val="a"/>
    <w:uiPriority w:val="99"/>
    <w:rsid w:val="00DB45FC"/>
    <w:pP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table" w:customStyle="1" w:styleId="100">
    <w:name w:val="Сетка таблицы10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5">
    <w:name w:val="Сетка таблицы1113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5">
    <w:name w:val="Сетка таблицы111125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3">
    <w:name w:val="Сетка таблицы11112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">
    <w:name w:val="Сетка таблицы11111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3">
    <w:name w:val="Сетка таблицы1113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3">
    <w:name w:val="Сетка таблицы11112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5">
    <w:name w:val="Сетка таблицы1335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0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0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5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0"/>
    <w:uiPriority w:val="5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0">
    <w:name w:val="Сетка таблицы15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FollowedHyperlink"/>
    <w:uiPriority w:val="99"/>
    <w:semiHidden/>
    <w:rsid w:val="00DB45FC"/>
    <w:rPr>
      <w:rFonts w:cs="Times New Roman"/>
      <w:color w:val="800080"/>
      <w:u w:val="single"/>
    </w:rPr>
  </w:style>
  <w:style w:type="paragraph" w:styleId="ae">
    <w:name w:val="Balloon Text"/>
    <w:basedOn w:val="a"/>
    <w:link w:val="1a"/>
    <w:uiPriority w:val="99"/>
    <w:semiHidden/>
    <w:rsid w:val="00DB45FC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1a">
    <w:name w:val="Текст выноски Знак1"/>
    <w:basedOn w:val="a0"/>
    <w:link w:val="ae"/>
    <w:uiPriority w:val="99"/>
    <w:semiHidden/>
    <w:rsid w:val="00DB45FC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fd">
    <w:name w:val="annotation text"/>
    <w:basedOn w:val="a"/>
    <w:link w:val="1b"/>
    <w:uiPriority w:val="99"/>
    <w:semiHidden/>
    <w:rsid w:val="00DB45FC"/>
    <w:rPr>
      <w:rFonts w:eastAsia="Calibri" w:cs="Times New Roman"/>
      <w:sz w:val="20"/>
      <w:szCs w:val="20"/>
      <w:lang w:val="x-none" w:eastAsia="x-none"/>
    </w:rPr>
  </w:style>
  <w:style w:type="character" w:customStyle="1" w:styleId="1b">
    <w:name w:val="Текст примечания Знак1"/>
    <w:basedOn w:val="a0"/>
    <w:link w:val="afd"/>
    <w:uiPriority w:val="99"/>
    <w:semiHidden/>
    <w:rsid w:val="00DB45FC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ff0">
    <w:name w:val="annotation subject"/>
    <w:basedOn w:val="afd"/>
    <w:next w:val="afd"/>
    <w:link w:val="aff"/>
    <w:uiPriority w:val="99"/>
    <w:semiHidden/>
    <w:rsid w:val="00DB45FC"/>
    <w:rPr>
      <w:rFonts w:eastAsia="Times New Roman" w:cstheme="minorBidi"/>
      <w:b/>
      <w:bCs/>
      <w:sz w:val="22"/>
      <w:szCs w:val="22"/>
      <w:lang w:eastAsia="en-US"/>
    </w:rPr>
  </w:style>
  <w:style w:type="character" w:customStyle="1" w:styleId="1c">
    <w:name w:val="Тема примечания Знак1"/>
    <w:basedOn w:val="1b"/>
    <w:semiHidden/>
    <w:rsid w:val="00DB45FC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paragraph" w:customStyle="1" w:styleId="20">
    <w:name w:val="Рецензия2"/>
    <w:hidden/>
    <w:semiHidden/>
    <w:rsid w:val="00DB45FC"/>
    <w:pPr>
      <w:spacing w:after="0" w:line="240" w:lineRule="auto"/>
    </w:pPr>
    <w:rPr>
      <w:rFonts w:ascii="Times New Roman" w:eastAsia="Calibri" w:hAnsi="Times New Roman" w:cs="Calibri"/>
      <w:sz w:val="28"/>
    </w:rPr>
  </w:style>
  <w:style w:type="paragraph" w:customStyle="1" w:styleId="Default">
    <w:name w:val="Default"/>
    <w:rsid w:val="00DB45F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26">
    <w:name w:val="Сетка таблицы26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Revision"/>
    <w:hidden/>
    <w:uiPriority w:val="99"/>
    <w:semiHidden/>
    <w:rsid w:val="00DB45FC"/>
    <w:pPr>
      <w:spacing w:after="0" w:line="240" w:lineRule="auto"/>
    </w:pPr>
    <w:rPr>
      <w:rFonts w:ascii="Times New Roman" w:eastAsia="Calibri" w:hAnsi="Times New Roman" w:cs="Calibri"/>
      <w:sz w:val="28"/>
    </w:rPr>
  </w:style>
  <w:style w:type="paragraph" w:styleId="aff4">
    <w:name w:val="No Spacing"/>
    <w:qFormat/>
    <w:rsid w:val="00DB45FC"/>
    <w:pPr>
      <w:spacing w:after="0" w:line="240" w:lineRule="auto"/>
      <w:ind w:firstLine="709"/>
    </w:pPr>
    <w:rPr>
      <w:rFonts w:ascii="Times New Roman" w:eastAsia="Calibri" w:hAnsi="Times New Roman" w:cs="Calibri"/>
      <w:sz w:val="28"/>
    </w:rPr>
  </w:style>
  <w:style w:type="numbering" w:customStyle="1" w:styleId="1d">
    <w:name w:val="Нет списка1"/>
    <w:next w:val="a2"/>
    <w:uiPriority w:val="99"/>
    <w:semiHidden/>
    <w:unhideWhenUsed/>
    <w:rsid w:val="00DB45FC"/>
  </w:style>
  <w:style w:type="table" w:customStyle="1" w:styleId="36">
    <w:name w:val="Сетка таблицы36"/>
    <w:basedOn w:val="a1"/>
    <w:next w:val="ab"/>
    <w:uiPriority w:val="59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a">
    <w:name w:val="Нет списка11"/>
    <w:next w:val="a2"/>
    <w:uiPriority w:val="99"/>
    <w:semiHidden/>
    <w:unhideWhenUsed/>
    <w:rsid w:val="00DB45FC"/>
  </w:style>
  <w:style w:type="numbering" w:customStyle="1" w:styleId="2a">
    <w:name w:val="Нет списка2"/>
    <w:next w:val="a2"/>
    <w:uiPriority w:val="99"/>
    <w:semiHidden/>
    <w:unhideWhenUsed/>
    <w:rsid w:val="00DB45FC"/>
  </w:style>
  <w:style w:type="table" w:customStyle="1" w:styleId="158">
    <w:name w:val="Сетка таблицы158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7">
    <w:name w:val="Нет списка3"/>
    <w:next w:val="a2"/>
    <w:uiPriority w:val="99"/>
    <w:semiHidden/>
    <w:unhideWhenUsed/>
    <w:rsid w:val="00DB45FC"/>
  </w:style>
  <w:style w:type="table" w:customStyle="1" w:styleId="210">
    <w:name w:val="Сетка таблицы210"/>
    <w:basedOn w:val="a1"/>
    <w:next w:val="ab"/>
    <w:uiPriority w:val="99"/>
    <w:rsid w:val="00DB45FC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a">
    <w:name w:val="Нет списка111"/>
    <w:next w:val="a2"/>
    <w:uiPriority w:val="99"/>
    <w:semiHidden/>
    <w:unhideWhenUsed/>
    <w:rsid w:val="00DB45FC"/>
  </w:style>
  <w:style w:type="table" w:customStyle="1" w:styleId="1146">
    <w:name w:val="Сетка таблицы1146"/>
    <w:basedOn w:val="a1"/>
    <w:next w:val="ab"/>
    <w:uiPriority w:val="59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9">
    <w:name w:val="Нет списка1111"/>
    <w:next w:val="a2"/>
    <w:uiPriority w:val="99"/>
    <w:semiHidden/>
    <w:unhideWhenUsed/>
    <w:rsid w:val="00DB45FC"/>
  </w:style>
  <w:style w:type="numbering" w:customStyle="1" w:styleId="214">
    <w:name w:val="Нет списка21"/>
    <w:next w:val="a2"/>
    <w:uiPriority w:val="99"/>
    <w:semiHidden/>
    <w:unhideWhenUsed/>
    <w:rsid w:val="00DB45FC"/>
  </w:style>
  <w:style w:type="table" w:customStyle="1" w:styleId="111190">
    <w:name w:val="Сетка таблицы11119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0">
    <w:name w:val="Нет списка4"/>
    <w:next w:val="a2"/>
    <w:uiPriority w:val="99"/>
    <w:semiHidden/>
    <w:unhideWhenUsed/>
    <w:rsid w:val="00DB45FC"/>
  </w:style>
  <w:style w:type="table" w:customStyle="1" w:styleId="370">
    <w:name w:val="Сетка таблицы37"/>
    <w:basedOn w:val="a1"/>
    <w:next w:val="ab"/>
    <w:uiPriority w:val="99"/>
    <w:rsid w:val="00DB45FC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a">
    <w:name w:val="Нет списка12"/>
    <w:next w:val="a2"/>
    <w:uiPriority w:val="99"/>
    <w:semiHidden/>
    <w:unhideWhenUsed/>
    <w:rsid w:val="00DB45FC"/>
  </w:style>
  <w:style w:type="table" w:customStyle="1" w:styleId="1216">
    <w:name w:val="Сетка таблицы1216"/>
    <w:basedOn w:val="a1"/>
    <w:next w:val="ab"/>
    <w:uiPriority w:val="59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a">
    <w:name w:val="Нет списка112"/>
    <w:next w:val="a2"/>
    <w:uiPriority w:val="99"/>
    <w:semiHidden/>
    <w:unhideWhenUsed/>
    <w:rsid w:val="00DB45FC"/>
  </w:style>
  <w:style w:type="numbering" w:customStyle="1" w:styleId="220">
    <w:name w:val="Нет списка22"/>
    <w:next w:val="a2"/>
    <w:uiPriority w:val="99"/>
    <w:semiHidden/>
    <w:unhideWhenUsed/>
    <w:rsid w:val="00DB45FC"/>
  </w:style>
  <w:style w:type="table" w:customStyle="1" w:styleId="11210">
    <w:name w:val="Сетка таблицы11210"/>
    <w:basedOn w:val="a1"/>
    <w:next w:val="ab"/>
    <w:uiPriority w:val="99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0">
    <w:name w:val="Нет списка11111"/>
    <w:next w:val="a2"/>
    <w:uiPriority w:val="99"/>
    <w:semiHidden/>
    <w:unhideWhenUsed/>
    <w:rsid w:val="00DB45FC"/>
  </w:style>
  <w:style w:type="table" w:customStyle="1" w:styleId="1111100">
    <w:name w:val="Сетка таблицы111110"/>
    <w:basedOn w:val="a1"/>
    <w:next w:val="ab"/>
    <w:uiPriority w:val="99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81">
    <w:name w:val="Сетка таблицы1481"/>
    <w:basedOn w:val="a1"/>
    <w:next w:val="ab"/>
    <w:uiPriority w:val="59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71">
    <w:name w:val="Сетка таблицы1271"/>
    <w:basedOn w:val="a1"/>
    <w:next w:val="ab"/>
    <w:uiPriority w:val="59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01">
    <w:name w:val="Сетка таблицы11401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0">
    <w:name w:val="Нет списка5"/>
    <w:next w:val="a2"/>
    <w:uiPriority w:val="99"/>
    <w:semiHidden/>
    <w:unhideWhenUsed/>
    <w:rsid w:val="00DB45FC"/>
  </w:style>
  <w:style w:type="table" w:customStyle="1" w:styleId="11402">
    <w:name w:val="Сетка таблицы11402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5">
    <w:name w:val="Цветовое выделение для Текст"/>
    <w:uiPriority w:val="99"/>
    <w:rsid w:val="00DB45FC"/>
    <w:rPr>
      <w:rFonts w:ascii="Times New Roman CYR" w:hAnsi="Times New Roman CYR" w:cs="Times New Roman CYR"/>
    </w:rPr>
  </w:style>
  <w:style w:type="numbering" w:customStyle="1" w:styleId="60">
    <w:name w:val="Нет списка6"/>
    <w:next w:val="a2"/>
    <w:uiPriority w:val="99"/>
    <w:semiHidden/>
    <w:unhideWhenUsed/>
    <w:rsid w:val="007A6149"/>
  </w:style>
  <w:style w:type="numbering" w:customStyle="1" w:styleId="70">
    <w:name w:val="Нет списка7"/>
    <w:next w:val="a2"/>
    <w:uiPriority w:val="99"/>
    <w:semiHidden/>
    <w:unhideWhenUsed/>
    <w:rsid w:val="000F72D9"/>
  </w:style>
  <w:style w:type="table" w:customStyle="1" w:styleId="38">
    <w:name w:val="Сетка таблицы38"/>
    <w:basedOn w:val="a1"/>
    <w:next w:val="ab"/>
    <w:uiPriority w:val="99"/>
    <w:rsid w:val="000F72D9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159">
    <w:name w:val="Сетка таблицы159"/>
    <w:basedOn w:val="a1"/>
    <w:next w:val="ab"/>
    <w:uiPriority w:val="59"/>
    <w:rsid w:val="000F72D9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40">
    <w:name w:val="Сетка таблицы214"/>
    <w:basedOn w:val="a1"/>
    <w:next w:val="ab"/>
    <w:uiPriority w:val="59"/>
    <w:rsid w:val="000F72D9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7">
    <w:name w:val="Сетка таблицы1147"/>
    <w:uiPriority w:val="59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0"/>
    <w:uiPriority w:val="59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6">
    <w:name w:val="Сетка таблицы111116"/>
    <w:uiPriority w:val="99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59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0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0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7">
    <w:name w:val="Сетка таблицы111117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0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6">
    <w:name w:val="Сетка таблицы11136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6">
    <w:name w:val="Сетка таблицы111126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6">
    <w:name w:val="Сетка таблицы11226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4">
    <w:name w:val="Сетка таблицы11131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4">
    <w:name w:val="Сетка таблицы1111214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4">
    <w:name w:val="Сетка таблицы111144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4">
    <w:name w:val="Сетка таблицы1111124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4">
    <w:name w:val="Сетка таблицы11132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4">
    <w:name w:val="Сетка таблицы1111224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4">
    <w:name w:val="Сетка таблицы112224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6">
    <w:name w:val="Сетка таблицы1336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1">
    <w:name w:val="Сетка таблицы11115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1">
    <w:name w:val="Сетка таблицы11111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1">
    <w:name w:val="Сетка таблицы1113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1">
    <w:name w:val="Сетка таблицы11112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1">
    <w:name w:val="Сетка таблицы1122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1">
    <w:name w:val="Сетка таблицы11131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1">
    <w:name w:val="Сетка таблицы1111211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1">
    <w:name w:val="Сетка таблицы111141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1">
    <w:name w:val="Сетка таблицы1111121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11">
    <w:name w:val="Сетка таблицы11132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11">
    <w:name w:val="Сетка таблицы1111221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1">
    <w:name w:val="Сетка таблицы112221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59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1">
    <w:name w:val="Сетка таблицы11116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1">
    <w:name w:val="Сетка таблицы11124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1">
    <w:name w:val="Сетка таблицы111114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1">
    <w:name w:val="Сетка таблицы11134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1">
    <w:name w:val="Сетка таблицы111124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1">
    <w:name w:val="Сетка таблицы1224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1">
    <w:name w:val="Сетка таблицы11224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1">
    <w:name w:val="Сетка таблицы11142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1">
    <w:name w:val="Сетка таблицы1232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1">
    <w:name w:val="Сетка таблицы11232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1">
    <w:name w:val="Сетка таблицы111132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1">
    <w:name w:val="Сетка таблицы11121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1">
    <w:name w:val="Сетка таблицы1111112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1">
    <w:name w:val="Сетка таблицы11131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1">
    <w:name w:val="Сетка таблицы1111212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1">
    <w:name w:val="Сетка таблицы1221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1">
    <w:name w:val="Сетка таблицы112212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1">
    <w:name w:val="Сетка таблицы11152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1">
    <w:name w:val="Сетка таблицы1242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1">
    <w:name w:val="Сетка таблицы11242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1">
    <w:name w:val="Сетка таблицы111142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1">
    <w:name w:val="Сетка таблицы11122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1">
    <w:name w:val="Сетка таблицы1111122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1">
    <w:name w:val="Сетка таблицы1212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1">
    <w:name w:val="Сетка таблицы112122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21">
    <w:name w:val="Сетка таблицы11132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21">
    <w:name w:val="Сетка таблицы1111222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1">
    <w:name w:val="Сетка таблицы1222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1">
    <w:name w:val="Сетка таблицы112222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1">
    <w:name w:val="Сетка таблицы1332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1">
    <w:name w:val="Сетка таблицы1102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1">
    <w:name w:val="Сетка таблицы11117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rsid w:val="000F72D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1">
    <w:name w:val="Сетка таблицы11125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1">
    <w:name w:val="Сетка таблицы111115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1">
    <w:name w:val="Сетка таблицы1215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1">
    <w:name w:val="Сетка таблицы11215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51">
    <w:name w:val="Сетка таблицы11135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51">
    <w:name w:val="Сетка таблицы111125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1">
    <w:name w:val="Сетка таблицы1225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1">
    <w:name w:val="Сетка таблицы11225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1">
    <w:name w:val="Сетка таблицы11143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1">
    <w:name w:val="Сетка таблицы1233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1">
    <w:name w:val="Сетка таблицы11233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1">
    <w:name w:val="Сетка таблицы111133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1">
    <w:name w:val="Сетка таблицы11121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1">
    <w:name w:val="Сетка таблицы111111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1">
    <w:name w:val="Сетка таблицы1211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1">
    <w:name w:val="Сетка таблицы11211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1">
    <w:name w:val="Сетка таблицы11131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31">
    <w:name w:val="Сетка таблицы111121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1">
    <w:name w:val="Сетка таблицы1221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1">
    <w:name w:val="Сетка таблицы11221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1">
    <w:name w:val="Сетка таблицы11153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1">
    <w:name w:val="Сетка таблицы323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1">
    <w:name w:val="Сетка таблицы12431"/>
    <w:rsid w:val="000F72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1">
    <w:name w:val="Сетка таблицы11243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1">
    <w:name w:val="Сетка таблицы111143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1">
    <w:name w:val="Сетка таблицы1323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1">
    <w:name w:val="Сетка таблицы423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1">
    <w:name w:val="Сетка таблицы11122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1">
    <w:name w:val="Сетка таблицы111112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1">
    <w:name w:val="Сетка таблицы1212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1">
    <w:name w:val="Сетка таблицы11212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1">
    <w:name w:val="Сетка таблицы5231"/>
    <w:rsid w:val="000F72D9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31">
    <w:name w:val="Сетка таблицы11132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31">
    <w:name w:val="Сетка таблицы111122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1">
    <w:name w:val="Сетка таблицы1222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1">
    <w:name w:val="Сетка таблицы1122231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1">
    <w:name w:val="Сетка таблицы1333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1">
    <w:name w:val="Сетка таблицы1103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1">
    <w:name w:val="Сетка таблицы1334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51">
    <w:name w:val="Сетка таблицы1335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1">
    <w:name w:val="Сетка таблицы1128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1">
    <w:name w:val="Сетка таблицы1129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1">
    <w:name w:val="Сетка таблицы1130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1">
    <w:name w:val="Сетка таблицы138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1">
    <w:name w:val="Сетка таблицы139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1">
    <w:name w:val="Сетка таблицы11118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1">
    <w:name w:val="Сетка таблицы140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59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3">
    <w:name w:val="Сетка таблицы11403"/>
    <w:uiPriority w:val="59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1">
    <w:name w:val="Сетка таблицы150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rsid w:val="000F72D9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1"/>
    <w:rsid w:val="000F72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basedOn w:val="a1"/>
    <w:next w:val="ab"/>
    <w:uiPriority w:val="59"/>
    <w:rsid w:val="000F72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Сетка таблицы271"/>
    <w:basedOn w:val="a1"/>
    <w:next w:val="ab"/>
    <w:uiPriority w:val="59"/>
    <w:rsid w:val="000F72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Сетка таблицы281"/>
    <w:basedOn w:val="a1"/>
    <w:next w:val="ab"/>
    <w:uiPriority w:val="59"/>
    <w:rsid w:val="000F72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Сетка таблицы291"/>
    <w:basedOn w:val="a1"/>
    <w:next w:val="ab"/>
    <w:uiPriority w:val="59"/>
    <w:rsid w:val="000F72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Сетка таблицы301"/>
    <w:basedOn w:val="a1"/>
    <w:next w:val="ab"/>
    <w:uiPriority w:val="59"/>
    <w:rsid w:val="000F72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a">
    <w:name w:val="Нет списка13"/>
    <w:next w:val="a2"/>
    <w:uiPriority w:val="99"/>
    <w:semiHidden/>
    <w:unhideWhenUsed/>
    <w:rsid w:val="000F72D9"/>
  </w:style>
  <w:style w:type="table" w:customStyle="1" w:styleId="361">
    <w:name w:val="Сетка таблицы361"/>
    <w:basedOn w:val="a1"/>
    <w:next w:val="ab"/>
    <w:uiPriority w:val="59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a">
    <w:name w:val="Нет списка113"/>
    <w:next w:val="a2"/>
    <w:uiPriority w:val="99"/>
    <w:semiHidden/>
    <w:unhideWhenUsed/>
    <w:rsid w:val="000F72D9"/>
  </w:style>
  <w:style w:type="numbering" w:customStyle="1" w:styleId="230">
    <w:name w:val="Нет списка23"/>
    <w:next w:val="a2"/>
    <w:uiPriority w:val="99"/>
    <w:semiHidden/>
    <w:unhideWhenUsed/>
    <w:rsid w:val="000F72D9"/>
  </w:style>
  <w:style w:type="table" w:customStyle="1" w:styleId="1581">
    <w:name w:val="Сетка таблицы1581"/>
    <w:basedOn w:val="a1"/>
    <w:next w:val="ab"/>
    <w:uiPriority w:val="59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5">
    <w:name w:val="Нет списка31"/>
    <w:next w:val="a2"/>
    <w:uiPriority w:val="99"/>
    <w:semiHidden/>
    <w:unhideWhenUsed/>
    <w:rsid w:val="000F72D9"/>
  </w:style>
  <w:style w:type="table" w:customStyle="1" w:styleId="2101">
    <w:name w:val="Сетка таблицы2101"/>
    <w:basedOn w:val="a1"/>
    <w:next w:val="ab"/>
    <w:uiPriority w:val="99"/>
    <w:rsid w:val="000F72D9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7">
    <w:name w:val="Нет списка1112"/>
    <w:next w:val="a2"/>
    <w:uiPriority w:val="99"/>
    <w:semiHidden/>
    <w:unhideWhenUsed/>
    <w:rsid w:val="000F72D9"/>
  </w:style>
  <w:style w:type="table" w:customStyle="1" w:styleId="11461">
    <w:name w:val="Сетка таблицы11461"/>
    <w:basedOn w:val="a1"/>
    <w:next w:val="ab"/>
    <w:uiPriority w:val="59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0">
    <w:name w:val="Нет списка11112"/>
    <w:next w:val="a2"/>
    <w:uiPriority w:val="99"/>
    <w:semiHidden/>
    <w:unhideWhenUsed/>
    <w:rsid w:val="000F72D9"/>
  </w:style>
  <w:style w:type="numbering" w:customStyle="1" w:styleId="2110">
    <w:name w:val="Нет списка211"/>
    <w:next w:val="a2"/>
    <w:uiPriority w:val="99"/>
    <w:semiHidden/>
    <w:unhideWhenUsed/>
    <w:rsid w:val="000F72D9"/>
  </w:style>
  <w:style w:type="table" w:customStyle="1" w:styleId="111191">
    <w:name w:val="Сетка таблицы111191"/>
    <w:basedOn w:val="a1"/>
    <w:next w:val="ab"/>
    <w:uiPriority w:val="59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10">
    <w:name w:val="Нет списка41"/>
    <w:next w:val="a2"/>
    <w:uiPriority w:val="99"/>
    <w:semiHidden/>
    <w:unhideWhenUsed/>
    <w:rsid w:val="000F72D9"/>
  </w:style>
  <w:style w:type="table" w:customStyle="1" w:styleId="371">
    <w:name w:val="Сетка таблицы371"/>
    <w:basedOn w:val="a1"/>
    <w:next w:val="ab"/>
    <w:uiPriority w:val="99"/>
    <w:rsid w:val="000F72D9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9">
    <w:name w:val="Нет списка121"/>
    <w:next w:val="a2"/>
    <w:uiPriority w:val="99"/>
    <w:semiHidden/>
    <w:unhideWhenUsed/>
    <w:rsid w:val="000F72D9"/>
  </w:style>
  <w:style w:type="table" w:customStyle="1" w:styleId="12161">
    <w:name w:val="Сетка таблицы12161"/>
    <w:basedOn w:val="a1"/>
    <w:next w:val="ab"/>
    <w:uiPriority w:val="59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8">
    <w:name w:val="Нет списка1121"/>
    <w:next w:val="a2"/>
    <w:uiPriority w:val="99"/>
    <w:semiHidden/>
    <w:unhideWhenUsed/>
    <w:rsid w:val="000F72D9"/>
  </w:style>
  <w:style w:type="numbering" w:customStyle="1" w:styleId="2210">
    <w:name w:val="Нет списка221"/>
    <w:next w:val="a2"/>
    <w:uiPriority w:val="99"/>
    <w:semiHidden/>
    <w:unhideWhenUsed/>
    <w:rsid w:val="000F72D9"/>
  </w:style>
  <w:style w:type="table" w:customStyle="1" w:styleId="112101">
    <w:name w:val="Сетка таблицы112101"/>
    <w:basedOn w:val="a1"/>
    <w:next w:val="ab"/>
    <w:uiPriority w:val="99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0">
    <w:name w:val="Нет списка111111"/>
    <w:next w:val="a2"/>
    <w:uiPriority w:val="99"/>
    <w:semiHidden/>
    <w:unhideWhenUsed/>
    <w:rsid w:val="000F72D9"/>
  </w:style>
  <w:style w:type="table" w:customStyle="1" w:styleId="1111101">
    <w:name w:val="Сетка таблицы1111101"/>
    <w:basedOn w:val="a1"/>
    <w:next w:val="ab"/>
    <w:uiPriority w:val="99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811">
    <w:name w:val="Сетка таблицы14811"/>
    <w:basedOn w:val="a1"/>
    <w:next w:val="ab"/>
    <w:uiPriority w:val="59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711">
    <w:name w:val="Сетка таблицы12711"/>
    <w:basedOn w:val="a1"/>
    <w:next w:val="ab"/>
    <w:uiPriority w:val="59"/>
    <w:rsid w:val="000F72D9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011">
    <w:name w:val="Сетка таблицы114011"/>
    <w:basedOn w:val="a1"/>
    <w:next w:val="ab"/>
    <w:uiPriority w:val="59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10">
    <w:name w:val="Нет списка51"/>
    <w:next w:val="a2"/>
    <w:uiPriority w:val="99"/>
    <w:semiHidden/>
    <w:unhideWhenUsed/>
    <w:rsid w:val="000F72D9"/>
  </w:style>
  <w:style w:type="table" w:customStyle="1" w:styleId="114021">
    <w:name w:val="Сетка таблицы114021"/>
    <w:basedOn w:val="a1"/>
    <w:next w:val="ab"/>
    <w:uiPriority w:val="59"/>
    <w:rsid w:val="000F7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temtext1">
    <w:name w:val="itemtext1"/>
    <w:basedOn w:val="a0"/>
    <w:rsid w:val="000F72D9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customXml/itemProps4.xml><?xml version="1.0" encoding="utf-8"?>
<ds:datastoreItem xmlns:ds="http://schemas.openxmlformats.org/officeDocument/2006/customXml" ds:itemID="{B326B2BA-14CC-4614-8F15-F3FD0FD11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1</TotalTime>
  <Pages>38</Pages>
  <Words>8022</Words>
  <Characters>45732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53647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Костюк Любовь Леонидовна</cp:lastModifiedBy>
  <cp:revision>2</cp:revision>
  <cp:lastPrinted>2020-01-16T13:05:00Z</cp:lastPrinted>
  <dcterms:created xsi:type="dcterms:W3CDTF">2020-06-04T07:31:00Z</dcterms:created>
  <dcterms:modified xsi:type="dcterms:W3CDTF">2020-06-04T07:31:00Z</dcterms:modified>
</cp:coreProperties>
</file>